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888" w:rsidRPr="004E109C" w:rsidRDefault="00D75888" w:rsidP="004E109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E109C">
        <w:rPr>
          <w:rFonts w:ascii="Times New Roman" w:hAnsi="Times New Roman"/>
          <w:bCs/>
          <w:sz w:val="28"/>
          <w:szCs w:val="28"/>
        </w:rPr>
        <w:t>МИНИСТЕРСТВО ОБРАЗОВАНИЯ И НАУКИ РФ</w:t>
      </w:r>
    </w:p>
    <w:p w:rsidR="00D75888" w:rsidRPr="004E109C" w:rsidRDefault="00D75888" w:rsidP="004E109C">
      <w:pPr>
        <w:pStyle w:val="PlainText"/>
        <w:jc w:val="center"/>
        <w:rPr>
          <w:rFonts w:ascii="Times New Roman" w:hAnsi="Times New Roman"/>
          <w:sz w:val="28"/>
          <w:szCs w:val="28"/>
        </w:rPr>
      </w:pPr>
      <w:r w:rsidRPr="004E109C">
        <w:rPr>
          <w:rFonts w:ascii="Times New Roman" w:hAnsi="Times New Roman"/>
          <w:sz w:val="28"/>
          <w:szCs w:val="28"/>
        </w:rPr>
        <w:t xml:space="preserve">ФГБОУ ВО «Башкирский государственный педагогический университет </w:t>
      </w:r>
    </w:p>
    <w:p w:rsidR="00D75888" w:rsidRPr="004E109C" w:rsidRDefault="00D75888" w:rsidP="004E109C">
      <w:pPr>
        <w:pStyle w:val="PlainText"/>
        <w:jc w:val="center"/>
        <w:rPr>
          <w:rFonts w:ascii="Times New Roman" w:hAnsi="Times New Roman"/>
          <w:sz w:val="28"/>
          <w:szCs w:val="28"/>
        </w:rPr>
      </w:pPr>
      <w:r w:rsidRPr="004E109C">
        <w:rPr>
          <w:rFonts w:ascii="Times New Roman" w:hAnsi="Times New Roman"/>
          <w:sz w:val="28"/>
          <w:szCs w:val="28"/>
        </w:rPr>
        <w:t>им. М. Акмуллы»</w:t>
      </w:r>
    </w:p>
    <w:p w:rsidR="00D75888" w:rsidRPr="004E109C" w:rsidRDefault="00D75888" w:rsidP="004E109C">
      <w:pPr>
        <w:pStyle w:val="PlainText"/>
        <w:jc w:val="both"/>
        <w:rPr>
          <w:rFonts w:ascii="Times New Roman" w:hAnsi="Times New Roman"/>
          <w:sz w:val="28"/>
          <w:szCs w:val="28"/>
        </w:rPr>
      </w:pPr>
    </w:p>
    <w:p w:rsidR="00D75888" w:rsidRPr="004E109C" w:rsidRDefault="00D75888" w:rsidP="004E109C">
      <w:pPr>
        <w:spacing w:after="0" w:line="240" w:lineRule="atLeast"/>
        <w:ind w:right="-483"/>
        <w:jc w:val="center"/>
        <w:rPr>
          <w:rFonts w:ascii="Times New Roman" w:hAnsi="Times New Roman"/>
          <w:bCs/>
          <w:sz w:val="28"/>
          <w:szCs w:val="28"/>
        </w:rPr>
      </w:pPr>
    </w:p>
    <w:p w:rsidR="00D75888" w:rsidRDefault="00D75888" w:rsidP="004E109C">
      <w:pPr>
        <w:tabs>
          <w:tab w:val="left" w:pos="4220"/>
        </w:tabs>
        <w:spacing w:after="0" w:line="240" w:lineRule="atLeast"/>
        <w:ind w:right="-483"/>
        <w:rPr>
          <w:rFonts w:ascii="Times New Roman" w:hAnsi="Times New Roman"/>
          <w:bCs/>
          <w:sz w:val="28"/>
          <w:szCs w:val="28"/>
        </w:rPr>
      </w:pPr>
      <w:r w:rsidRPr="004E109C">
        <w:rPr>
          <w:rFonts w:ascii="Times New Roman" w:hAnsi="Times New Roman"/>
          <w:bCs/>
          <w:sz w:val="28"/>
          <w:szCs w:val="28"/>
        </w:rPr>
        <w:tab/>
      </w:r>
    </w:p>
    <w:p w:rsidR="00D75888" w:rsidRDefault="00D75888" w:rsidP="004E109C">
      <w:pPr>
        <w:tabs>
          <w:tab w:val="left" w:pos="4220"/>
        </w:tabs>
        <w:spacing w:after="0" w:line="240" w:lineRule="atLeast"/>
        <w:ind w:right="-483"/>
        <w:rPr>
          <w:rFonts w:ascii="Times New Roman" w:hAnsi="Times New Roman"/>
          <w:bCs/>
          <w:sz w:val="28"/>
          <w:szCs w:val="28"/>
        </w:rPr>
      </w:pPr>
    </w:p>
    <w:p w:rsidR="00D75888" w:rsidRPr="004E109C" w:rsidRDefault="00D75888" w:rsidP="004E109C">
      <w:pPr>
        <w:tabs>
          <w:tab w:val="left" w:pos="4220"/>
        </w:tabs>
        <w:spacing w:after="0" w:line="240" w:lineRule="atLeast"/>
        <w:ind w:right="-483"/>
        <w:rPr>
          <w:rFonts w:ascii="Times New Roman" w:hAnsi="Times New Roman"/>
          <w:bCs/>
          <w:sz w:val="28"/>
          <w:szCs w:val="28"/>
        </w:rPr>
      </w:pPr>
    </w:p>
    <w:p w:rsidR="00D75888" w:rsidRPr="00222E06" w:rsidRDefault="00D75888" w:rsidP="004E109C">
      <w:pPr>
        <w:spacing w:after="0" w:line="240" w:lineRule="atLeast"/>
        <w:ind w:right="-48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Естественно-географический факультет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</w:p>
    <w:p w:rsidR="00D75888" w:rsidRDefault="00D75888" w:rsidP="004E109C">
      <w:pPr>
        <w:spacing w:after="0" w:line="240" w:lineRule="atLeast"/>
        <w:ind w:right="-483"/>
        <w:jc w:val="both"/>
        <w:rPr>
          <w:rFonts w:ascii="Times New Roman" w:hAnsi="Times New Roman"/>
          <w:sz w:val="28"/>
          <w:szCs w:val="28"/>
        </w:rPr>
      </w:pPr>
    </w:p>
    <w:p w:rsidR="00D75888" w:rsidRDefault="00D75888" w:rsidP="004E109C">
      <w:pPr>
        <w:spacing w:after="0" w:line="240" w:lineRule="atLeast"/>
        <w:ind w:right="-483"/>
        <w:jc w:val="both"/>
        <w:rPr>
          <w:rFonts w:ascii="Times New Roman" w:hAnsi="Times New Roman"/>
          <w:sz w:val="28"/>
          <w:szCs w:val="28"/>
        </w:rPr>
      </w:pPr>
    </w:p>
    <w:p w:rsidR="00D75888" w:rsidRDefault="00D75888" w:rsidP="004E109C">
      <w:pPr>
        <w:spacing w:after="0" w:line="240" w:lineRule="atLeast"/>
        <w:ind w:right="-483"/>
        <w:jc w:val="both"/>
        <w:rPr>
          <w:rFonts w:ascii="Times New Roman" w:hAnsi="Times New Roman"/>
          <w:sz w:val="28"/>
          <w:szCs w:val="28"/>
        </w:rPr>
      </w:pPr>
    </w:p>
    <w:p w:rsidR="00D75888" w:rsidRDefault="00D75888" w:rsidP="004E109C">
      <w:pPr>
        <w:spacing w:after="0" w:line="240" w:lineRule="atLeast"/>
        <w:ind w:right="-483"/>
        <w:jc w:val="both"/>
        <w:rPr>
          <w:rFonts w:ascii="Times New Roman" w:hAnsi="Times New Roman"/>
          <w:sz w:val="28"/>
          <w:szCs w:val="28"/>
        </w:rPr>
      </w:pPr>
    </w:p>
    <w:p w:rsidR="00D75888" w:rsidRDefault="00D75888" w:rsidP="004E109C">
      <w:pPr>
        <w:spacing w:after="0" w:line="240" w:lineRule="atLeast"/>
        <w:ind w:right="-483"/>
        <w:jc w:val="both"/>
        <w:rPr>
          <w:rFonts w:ascii="Times New Roman" w:hAnsi="Times New Roman"/>
          <w:sz w:val="28"/>
          <w:szCs w:val="28"/>
        </w:rPr>
      </w:pPr>
    </w:p>
    <w:p w:rsidR="00D75888" w:rsidRPr="004E109C" w:rsidRDefault="00D75888" w:rsidP="004E109C">
      <w:pPr>
        <w:spacing w:after="0" w:line="240" w:lineRule="atLeast"/>
        <w:ind w:right="-483"/>
        <w:jc w:val="both"/>
        <w:rPr>
          <w:rFonts w:ascii="Times New Roman" w:hAnsi="Times New Roman"/>
          <w:sz w:val="28"/>
          <w:szCs w:val="28"/>
        </w:rPr>
      </w:pPr>
    </w:p>
    <w:p w:rsidR="00D75888" w:rsidRPr="004E109C" w:rsidRDefault="00D75888" w:rsidP="004E109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5888" w:rsidRPr="004E109C" w:rsidRDefault="00D75888" w:rsidP="004E109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E109C">
        <w:rPr>
          <w:rFonts w:ascii="Times New Roman" w:hAnsi="Times New Roman"/>
          <w:b/>
          <w:bCs/>
          <w:sz w:val="28"/>
          <w:szCs w:val="28"/>
        </w:rPr>
        <w:t>ПРОГРАММА УЧЕБНОЙ ДИСЦИПЛИНЫ</w:t>
      </w:r>
    </w:p>
    <w:p w:rsidR="00D75888" w:rsidRPr="004E109C" w:rsidRDefault="00D75888" w:rsidP="004E109C">
      <w:pPr>
        <w:spacing w:after="0"/>
        <w:rPr>
          <w:rFonts w:ascii="Times New Roman" w:hAnsi="Times New Roman"/>
          <w:sz w:val="28"/>
          <w:szCs w:val="28"/>
        </w:rPr>
      </w:pPr>
    </w:p>
    <w:p w:rsidR="00D75888" w:rsidRPr="004E109C" w:rsidRDefault="00D75888" w:rsidP="004E109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E109C">
        <w:rPr>
          <w:rFonts w:ascii="Times New Roman" w:hAnsi="Times New Roman"/>
          <w:b/>
          <w:i/>
        </w:rPr>
        <w:t>Б.1.В.ДВ.</w:t>
      </w:r>
      <w:r>
        <w:rPr>
          <w:rFonts w:ascii="Times New Roman" w:hAnsi="Times New Roman"/>
          <w:b/>
          <w:i/>
        </w:rPr>
        <w:t>24</w:t>
      </w:r>
      <w:r w:rsidRPr="004E109C">
        <w:rPr>
          <w:rFonts w:ascii="Times New Roman" w:hAnsi="Times New Roman"/>
          <w:b/>
          <w:i/>
        </w:rPr>
        <w:t>.</w:t>
      </w:r>
      <w:r>
        <w:rPr>
          <w:rFonts w:ascii="Times New Roman" w:hAnsi="Times New Roman"/>
          <w:b/>
          <w:i/>
        </w:rPr>
        <w:t>2</w:t>
      </w:r>
      <w:r w:rsidRPr="004E109C">
        <w:rPr>
          <w:rFonts w:ascii="Times New Roman" w:hAnsi="Times New Roman"/>
          <w:b/>
          <w:i/>
        </w:rPr>
        <w:t xml:space="preserve">.  </w:t>
      </w:r>
      <w:r w:rsidRPr="00222E06">
        <w:rPr>
          <w:rFonts w:ascii="Times New Roman" w:hAnsi="Times New Roman"/>
          <w:b/>
          <w:bCs/>
          <w:sz w:val="28"/>
          <w:szCs w:val="28"/>
        </w:rPr>
        <w:t>Статистика народонаселения</w:t>
      </w:r>
    </w:p>
    <w:p w:rsidR="00D75888" w:rsidRPr="004E109C" w:rsidRDefault="00D75888" w:rsidP="004E109C">
      <w:pPr>
        <w:pStyle w:val="Heading9"/>
        <w:spacing w:after="0"/>
        <w:jc w:val="center"/>
        <w:rPr>
          <w:rFonts w:ascii="Times New Roman" w:hAnsi="Times New Roman"/>
          <w:sz w:val="28"/>
          <w:szCs w:val="28"/>
        </w:rPr>
      </w:pPr>
      <w:r w:rsidRPr="004E109C">
        <w:rPr>
          <w:rFonts w:ascii="Times New Roman" w:hAnsi="Times New Roman"/>
          <w:sz w:val="28"/>
          <w:szCs w:val="28"/>
        </w:rPr>
        <w:t>Направление подготовки</w:t>
      </w:r>
    </w:p>
    <w:p w:rsidR="00D75888" w:rsidRPr="004E109C" w:rsidRDefault="00D75888" w:rsidP="004E109C">
      <w:pPr>
        <w:suppressAutoHyphens/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4E109C">
        <w:rPr>
          <w:rFonts w:ascii="Times New Roman" w:hAnsi="Times New Roman"/>
          <w:b/>
        </w:rPr>
        <w:t xml:space="preserve">44.03.05 ПЕДАГОГИЧЕСКОЕ ОБРАЗОВАНИЕ </w:t>
      </w:r>
      <w:r w:rsidRPr="004E109C">
        <w:rPr>
          <w:rFonts w:ascii="Times New Roman" w:hAnsi="Times New Roman"/>
          <w:sz w:val="28"/>
          <w:szCs w:val="28"/>
        </w:rPr>
        <w:t>(с двумя профилями подготовки)</w:t>
      </w:r>
    </w:p>
    <w:p w:rsidR="00D75888" w:rsidRPr="004E109C" w:rsidRDefault="00D75888" w:rsidP="004E109C">
      <w:pPr>
        <w:suppressAutoHyphens/>
        <w:spacing w:after="0" w:line="360" w:lineRule="auto"/>
        <w:ind w:firstLine="709"/>
        <w:jc w:val="center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>Профиль – «Безопасность жизнедеятельности»</w:t>
      </w:r>
    </w:p>
    <w:p w:rsidR="00D75888" w:rsidRPr="004E109C" w:rsidRDefault="00D75888" w:rsidP="004E109C">
      <w:pPr>
        <w:spacing w:after="0"/>
        <w:jc w:val="center"/>
        <w:rPr>
          <w:rFonts w:ascii="Times New Roman" w:hAnsi="Times New Roman"/>
          <w:b/>
        </w:rPr>
      </w:pPr>
      <w:r w:rsidRPr="004E109C">
        <w:rPr>
          <w:rFonts w:ascii="Times New Roman" w:hAnsi="Times New Roman"/>
        </w:rPr>
        <w:t xml:space="preserve">квалификация выпускника -  </w:t>
      </w:r>
      <w:r w:rsidRPr="004E109C">
        <w:rPr>
          <w:rFonts w:ascii="Times New Roman" w:hAnsi="Times New Roman"/>
          <w:b/>
        </w:rPr>
        <w:t>БАКАЛАВР</w:t>
      </w:r>
    </w:p>
    <w:p w:rsidR="00D75888" w:rsidRPr="004E109C" w:rsidRDefault="00D75888" w:rsidP="004E109C">
      <w:pPr>
        <w:spacing w:after="0"/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D75888" w:rsidRPr="004E109C" w:rsidRDefault="00D75888" w:rsidP="004E109C">
      <w:pPr>
        <w:spacing w:after="0"/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D75888" w:rsidRPr="004E109C" w:rsidRDefault="00D75888" w:rsidP="004E109C">
      <w:pPr>
        <w:spacing w:after="0"/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D75888" w:rsidRPr="004E109C" w:rsidRDefault="00D75888" w:rsidP="004E109C">
      <w:pPr>
        <w:spacing w:after="0"/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D75888" w:rsidRPr="004E109C" w:rsidRDefault="00D75888" w:rsidP="004E109C">
      <w:pPr>
        <w:spacing w:after="0"/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D75888" w:rsidRPr="004E109C" w:rsidRDefault="00D75888" w:rsidP="004E109C">
      <w:pPr>
        <w:spacing w:after="0"/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D75888" w:rsidRPr="004E109C" w:rsidRDefault="00D75888" w:rsidP="004E109C">
      <w:pPr>
        <w:spacing w:after="0"/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D75888" w:rsidRPr="004E109C" w:rsidRDefault="00D75888" w:rsidP="000B288A">
      <w:pPr>
        <w:tabs>
          <w:tab w:val="left" w:pos="5835"/>
        </w:tabs>
        <w:spacing w:after="0"/>
        <w:ind w:firstLine="72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ab/>
      </w:r>
    </w:p>
    <w:p w:rsidR="00D75888" w:rsidRPr="004E109C" w:rsidRDefault="00D75888" w:rsidP="004E109C">
      <w:pPr>
        <w:spacing w:after="0"/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D75888" w:rsidRPr="004E109C" w:rsidRDefault="00D75888" w:rsidP="004E109C">
      <w:pPr>
        <w:spacing w:after="0"/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D75888" w:rsidRPr="004E109C" w:rsidRDefault="00D75888" w:rsidP="004E109C">
      <w:pPr>
        <w:spacing w:after="0"/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D75888" w:rsidRPr="004E109C" w:rsidRDefault="00D75888" w:rsidP="004E109C">
      <w:pPr>
        <w:spacing w:after="0"/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D75888" w:rsidRPr="004E109C" w:rsidRDefault="00D75888" w:rsidP="004E109C">
      <w:pPr>
        <w:spacing w:after="0"/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D75888" w:rsidRDefault="00D75888" w:rsidP="004E109C">
      <w:pPr>
        <w:spacing w:after="0"/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D75888" w:rsidRPr="004E109C" w:rsidRDefault="00D75888" w:rsidP="004E109C">
      <w:pPr>
        <w:spacing w:after="0"/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D75888" w:rsidRPr="004E109C" w:rsidRDefault="00D75888" w:rsidP="004E109C">
      <w:pPr>
        <w:spacing w:after="0"/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D75888" w:rsidRPr="004E109C" w:rsidRDefault="00D75888" w:rsidP="004E109C">
      <w:pPr>
        <w:spacing w:after="0"/>
        <w:ind w:firstLine="720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D75888" w:rsidRPr="004E109C" w:rsidRDefault="00D75888" w:rsidP="004E109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tLeast"/>
        <w:ind w:right="-483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>Цель дисциплины</w:t>
      </w:r>
    </w:p>
    <w:p w:rsidR="00D75888" w:rsidRPr="004E109C" w:rsidRDefault="00D75888" w:rsidP="004E109C">
      <w:pPr>
        <w:spacing w:after="0" w:line="240" w:lineRule="atLeast"/>
        <w:ind w:left="720" w:right="-483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>Дисциплина направлена на формирование следующих компетенций:</w:t>
      </w:r>
    </w:p>
    <w:p w:rsidR="00D75888" w:rsidRPr="004E109C" w:rsidRDefault="00D75888" w:rsidP="004E109C">
      <w:pPr>
        <w:pStyle w:val="BodyTextIndent"/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4E109C">
        <w:rPr>
          <w:rFonts w:ascii="Times New Roman" w:hAnsi="Times New Roman"/>
          <w:i/>
          <w:sz w:val="24"/>
          <w:szCs w:val="24"/>
        </w:rPr>
        <w:t>а)</w:t>
      </w:r>
      <w:r w:rsidRPr="004E109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E109C">
        <w:rPr>
          <w:rFonts w:ascii="Times New Roman" w:hAnsi="Times New Roman"/>
          <w:i/>
          <w:sz w:val="24"/>
          <w:szCs w:val="24"/>
        </w:rPr>
        <w:t xml:space="preserve">развитие общекультурных компетенций: </w:t>
      </w:r>
    </w:p>
    <w:p w:rsidR="00D75888" w:rsidRPr="004E109C" w:rsidRDefault="00D75888" w:rsidP="004E109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4E109C">
        <w:rPr>
          <w:rFonts w:ascii="Times New Roman" w:hAnsi="Times New Roman"/>
        </w:rPr>
        <w:t>- ОК-3 – способность использовать естественнонаучные и математические знания для ориентирования в современном информационном пространстве;</w:t>
      </w:r>
    </w:p>
    <w:p w:rsidR="00D75888" w:rsidRPr="004E109C" w:rsidRDefault="00D75888" w:rsidP="004E109C">
      <w:pPr>
        <w:pStyle w:val="BodyTextIndent"/>
        <w:tabs>
          <w:tab w:val="left" w:pos="1134"/>
        </w:tabs>
        <w:spacing w:after="0"/>
        <w:ind w:firstLine="709"/>
        <w:rPr>
          <w:rFonts w:ascii="Times New Roman" w:hAnsi="Times New Roman"/>
          <w:szCs w:val="28"/>
        </w:rPr>
      </w:pPr>
    </w:p>
    <w:p w:rsidR="00D75888" w:rsidRPr="004E109C" w:rsidRDefault="00D75888" w:rsidP="004E109C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i/>
        </w:rPr>
      </w:pPr>
      <w:r w:rsidRPr="004E109C">
        <w:rPr>
          <w:rFonts w:ascii="Times New Roman" w:hAnsi="Times New Roman"/>
          <w:i/>
        </w:rPr>
        <w:t>б) формирование профессиональных компетенций:</w:t>
      </w:r>
    </w:p>
    <w:p w:rsidR="00D75888" w:rsidRPr="004E109C" w:rsidRDefault="00D75888" w:rsidP="004E109C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i/>
        </w:rPr>
      </w:pPr>
    </w:p>
    <w:p w:rsidR="00D75888" w:rsidRPr="004E109C" w:rsidRDefault="00D75888" w:rsidP="004E109C">
      <w:pPr>
        <w:spacing w:after="0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ОПК - 6- готовность к обеспечению охраны жизни и здоровья обучающихся.</w:t>
      </w:r>
    </w:p>
    <w:p w:rsidR="00D75888" w:rsidRPr="004E109C" w:rsidRDefault="00D75888" w:rsidP="004E109C">
      <w:pPr>
        <w:tabs>
          <w:tab w:val="left" w:pos="1080"/>
        </w:tabs>
        <w:suppressAutoHyphens/>
        <w:spacing w:after="0"/>
        <w:jc w:val="both"/>
        <w:rPr>
          <w:rFonts w:ascii="Times New Roman" w:hAnsi="Times New Roman"/>
          <w:color w:val="FF0000"/>
        </w:rPr>
      </w:pPr>
    </w:p>
    <w:p w:rsidR="00D75888" w:rsidRPr="004E109C" w:rsidRDefault="00D75888" w:rsidP="000B288A">
      <w:pPr>
        <w:tabs>
          <w:tab w:val="left" w:pos="1080"/>
        </w:tabs>
        <w:suppressAutoHyphens/>
        <w:spacing w:after="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  <w:b/>
        </w:rPr>
        <w:t xml:space="preserve">2. Трудоемкость учебной дисциплины </w:t>
      </w:r>
      <w:r>
        <w:rPr>
          <w:rFonts w:ascii="Times New Roman" w:hAnsi="Times New Roman"/>
        </w:rPr>
        <w:t>составляет 2</w:t>
      </w:r>
      <w:r w:rsidRPr="004E109C">
        <w:rPr>
          <w:rFonts w:ascii="Times New Roman" w:hAnsi="Times New Roman"/>
        </w:rPr>
        <w:t xml:space="preserve"> зачетные единицы (</w:t>
      </w:r>
      <w:r>
        <w:rPr>
          <w:rFonts w:ascii="Times New Roman" w:hAnsi="Times New Roman"/>
        </w:rPr>
        <w:t>72</w:t>
      </w:r>
      <w:r w:rsidRPr="004E109C">
        <w:rPr>
          <w:rFonts w:ascii="Times New Roman" w:hAnsi="Times New Roman"/>
        </w:rPr>
        <w:t>час</w:t>
      </w:r>
      <w:r>
        <w:rPr>
          <w:rFonts w:ascii="Times New Roman" w:hAnsi="Times New Roman"/>
        </w:rPr>
        <w:t>а</w:t>
      </w:r>
      <w:r w:rsidRPr="004E109C">
        <w:rPr>
          <w:rFonts w:ascii="Times New Roman" w:hAnsi="Times New Roman"/>
        </w:rPr>
        <w:t xml:space="preserve">), из них </w:t>
      </w:r>
      <w:r>
        <w:rPr>
          <w:rFonts w:ascii="Times New Roman" w:hAnsi="Times New Roman"/>
        </w:rPr>
        <w:t xml:space="preserve">34 </w:t>
      </w:r>
      <w:r w:rsidRPr="004E109C">
        <w:rPr>
          <w:rFonts w:ascii="Times New Roman" w:hAnsi="Times New Roman"/>
        </w:rPr>
        <w:t>час</w:t>
      </w:r>
      <w:r>
        <w:rPr>
          <w:rFonts w:ascii="Times New Roman" w:hAnsi="Times New Roman"/>
        </w:rPr>
        <w:t>а</w:t>
      </w:r>
      <w:r w:rsidRPr="004E109C">
        <w:rPr>
          <w:rFonts w:ascii="Times New Roman" w:hAnsi="Times New Roman"/>
        </w:rPr>
        <w:t xml:space="preserve"> аудиторных занятий, в т.ч. 1</w:t>
      </w:r>
      <w:r>
        <w:rPr>
          <w:rFonts w:ascii="Times New Roman" w:hAnsi="Times New Roman"/>
        </w:rPr>
        <w:t>4</w:t>
      </w:r>
      <w:r w:rsidRPr="004E109C">
        <w:rPr>
          <w:rFonts w:ascii="Times New Roman" w:hAnsi="Times New Roman"/>
        </w:rPr>
        <w:t xml:space="preserve"> ле</w:t>
      </w:r>
      <w:r>
        <w:rPr>
          <w:rFonts w:ascii="Times New Roman" w:hAnsi="Times New Roman"/>
        </w:rPr>
        <w:t>кций и 20 практических занятий и 3</w:t>
      </w:r>
      <w:r w:rsidRPr="004E109C">
        <w:rPr>
          <w:rFonts w:ascii="Times New Roman" w:hAnsi="Times New Roman"/>
        </w:rPr>
        <w:t xml:space="preserve">8 часов самостоятельной работы. Зачет в </w:t>
      </w:r>
      <w:r>
        <w:rPr>
          <w:rFonts w:ascii="Times New Roman" w:hAnsi="Times New Roman"/>
        </w:rPr>
        <w:t>8</w:t>
      </w:r>
      <w:r w:rsidRPr="004E109C">
        <w:rPr>
          <w:rFonts w:ascii="Times New Roman" w:hAnsi="Times New Roman"/>
        </w:rPr>
        <w:t>семестре.</w:t>
      </w:r>
    </w:p>
    <w:p w:rsidR="00D75888" w:rsidRPr="004E109C" w:rsidRDefault="00D75888" w:rsidP="004E109C">
      <w:pPr>
        <w:spacing w:after="0" w:line="240" w:lineRule="atLeast"/>
        <w:ind w:right="-483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 xml:space="preserve">3. Место дисциплины в структуре основной образовательной программы: </w:t>
      </w:r>
    </w:p>
    <w:p w:rsidR="00D75888" w:rsidRPr="004E109C" w:rsidRDefault="00D75888" w:rsidP="004E109C">
      <w:pPr>
        <w:tabs>
          <w:tab w:val="left" w:pos="0"/>
        </w:tabs>
        <w:spacing w:after="0"/>
        <w:ind w:right="-1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 xml:space="preserve">Дисциплина изучается на </w:t>
      </w:r>
      <w:r>
        <w:rPr>
          <w:rFonts w:ascii="Times New Roman" w:hAnsi="Times New Roman"/>
        </w:rPr>
        <w:t>четверт</w:t>
      </w:r>
      <w:r w:rsidRPr="004E109C">
        <w:rPr>
          <w:rFonts w:ascii="Times New Roman" w:hAnsi="Times New Roman"/>
        </w:rPr>
        <w:t xml:space="preserve">ом курсе </w:t>
      </w:r>
      <w:r>
        <w:rPr>
          <w:rFonts w:ascii="Times New Roman" w:hAnsi="Times New Roman"/>
        </w:rPr>
        <w:t>восьм</w:t>
      </w:r>
      <w:r w:rsidRPr="004E109C">
        <w:rPr>
          <w:rFonts w:ascii="Times New Roman" w:hAnsi="Times New Roman"/>
        </w:rPr>
        <w:t>ом семестре. В структуре ООП находится в вариативной части дисциплин по выбору (</w:t>
      </w:r>
      <w:r w:rsidRPr="004E109C">
        <w:rPr>
          <w:rFonts w:ascii="Times New Roman" w:hAnsi="Times New Roman"/>
          <w:b/>
          <w:i/>
        </w:rPr>
        <w:t>Б.1.В.ДВ.</w:t>
      </w:r>
      <w:r>
        <w:rPr>
          <w:rFonts w:ascii="Times New Roman" w:hAnsi="Times New Roman"/>
          <w:b/>
          <w:i/>
        </w:rPr>
        <w:t>24</w:t>
      </w:r>
      <w:r w:rsidRPr="004E109C">
        <w:rPr>
          <w:rFonts w:ascii="Times New Roman" w:hAnsi="Times New Roman"/>
          <w:b/>
          <w:i/>
        </w:rPr>
        <w:t>.</w:t>
      </w:r>
      <w:r>
        <w:rPr>
          <w:rFonts w:ascii="Times New Roman" w:hAnsi="Times New Roman"/>
          <w:b/>
          <w:i/>
        </w:rPr>
        <w:t>02</w:t>
      </w:r>
      <w:r w:rsidRPr="004E109C">
        <w:rPr>
          <w:rFonts w:ascii="Times New Roman" w:hAnsi="Times New Roman"/>
          <w:b/>
          <w:i/>
        </w:rPr>
        <w:t xml:space="preserve"> </w:t>
      </w:r>
      <w:r w:rsidRPr="004E109C">
        <w:rPr>
          <w:rFonts w:ascii="Times New Roman" w:hAnsi="Times New Roman"/>
        </w:rPr>
        <w:t>).</w:t>
      </w:r>
    </w:p>
    <w:p w:rsidR="00D75888" w:rsidRPr="004E109C" w:rsidRDefault="00D75888" w:rsidP="004E109C">
      <w:pPr>
        <w:tabs>
          <w:tab w:val="left" w:pos="0"/>
        </w:tabs>
        <w:spacing w:after="0"/>
        <w:ind w:right="-1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>Изучение дисциплины базируется на знаниях школьной программы по предмету «Основы безопасности жизнедеятельности», «Обществоведение», «Биология».</w:t>
      </w:r>
      <w:r>
        <w:rPr>
          <w:rFonts w:ascii="Times New Roman" w:hAnsi="Times New Roman"/>
        </w:rPr>
        <w:t xml:space="preserve"> </w:t>
      </w:r>
      <w:r w:rsidRPr="004E109C">
        <w:rPr>
          <w:rFonts w:ascii="Times New Roman" w:hAnsi="Times New Roman"/>
        </w:rPr>
        <w:t>Сопряженно с данной дисципл</w:t>
      </w:r>
      <w:r>
        <w:rPr>
          <w:rFonts w:ascii="Times New Roman" w:hAnsi="Times New Roman"/>
        </w:rPr>
        <w:t>иной студенты изучают «Основы здорового образа жизни и культура здоровья»</w:t>
      </w:r>
      <w:r w:rsidRPr="004E109C">
        <w:rPr>
          <w:rFonts w:ascii="Times New Roman" w:hAnsi="Times New Roman"/>
        </w:rPr>
        <w:t>, «Медико-социальные проблемы детей»</w:t>
      </w:r>
      <w:r>
        <w:rPr>
          <w:rFonts w:ascii="Times New Roman" w:hAnsi="Times New Roman"/>
        </w:rPr>
        <w:t>, «Основы национальной безопасности»</w:t>
      </w:r>
      <w:r w:rsidRPr="004E109C">
        <w:rPr>
          <w:rFonts w:ascii="Times New Roman" w:hAnsi="Times New Roman"/>
        </w:rPr>
        <w:t>.</w:t>
      </w:r>
    </w:p>
    <w:p w:rsidR="00D75888" w:rsidRPr="004E109C" w:rsidRDefault="00D75888" w:rsidP="004E109C">
      <w:pPr>
        <w:tabs>
          <w:tab w:val="left" w:pos="0"/>
        </w:tabs>
        <w:spacing w:after="0"/>
        <w:ind w:right="-108"/>
        <w:jc w:val="both"/>
        <w:rPr>
          <w:rFonts w:ascii="Times New Roman" w:hAnsi="Times New Roman"/>
          <w:color w:val="FF0000"/>
        </w:rPr>
      </w:pPr>
      <w:r w:rsidRPr="004E109C">
        <w:rPr>
          <w:rFonts w:ascii="Times New Roman" w:hAnsi="Times New Roman"/>
          <w:color w:val="FF0000"/>
        </w:rPr>
        <w:tab/>
      </w:r>
      <w:r w:rsidRPr="004E109C">
        <w:rPr>
          <w:rFonts w:ascii="Times New Roman" w:hAnsi="Times New Roman"/>
        </w:rPr>
        <w:t>Знания, умения, навыки, полученные студентами, создают теоретическую и практическую базу для изучения учебной дисциплины</w:t>
      </w:r>
      <w:r w:rsidRPr="004E109C">
        <w:rPr>
          <w:rFonts w:ascii="Times New Roman" w:hAnsi="Times New Roman"/>
          <w:color w:val="FF0000"/>
        </w:rPr>
        <w:t xml:space="preserve"> </w:t>
      </w:r>
      <w:r w:rsidRPr="004E109C">
        <w:rPr>
          <w:rFonts w:ascii="Times New Roman" w:hAnsi="Times New Roman"/>
        </w:rPr>
        <w:t xml:space="preserve"> «</w:t>
      </w:r>
      <w:r>
        <w:rPr>
          <w:rFonts w:ascii="Times New Roman" w:hAnsi="Times New Roman"/>
        </w:rPr>
        <w:t>Социология безопасности</w:t>
      </w:r>
      <w:r w:rsidRPr="004E109C">
        <w:rPr>
          <w:rFonts w:ascii="Times New Roman" w:hAnsi="Times New Roman"/>
        </w:rPr>
        <w:t>»</w:t>
      </w:r>
      <w:r>
        <w:rPr>
          <w:rFonts w:ascii="Times New Roman" w:hAnsi="Times New Roman"/>
        </w:rPr>
        <w:t>, «Противодействие терроризму и экстремизму».</w:t>
      </w:r>
    </w:p>
    <w:p w:rsidR="00D75888" w:rsidRPr="004E109C" w:rsidRDefault="00D75888" w:rsidP="004E109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4E109C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</w:t>
      </w:r>
      <w:r w:rsidRPr="004E109C">
        <w:rPr>
          <w:rFonts w:ascii="Times New Roman" w:hAnsi="Times New Roman"/>
        </w:rPr>
        <w:t xml:space="preserve"> Программа курса составлена с учетом требований сегодняшней жизни, направлена на подготовку творчески мыслящего, высококвалифицированного специалиста с широким кругозором со степенью  бакалавр по профилю безопасность жизнедеятельности. Курс обеспечивает студента знанием и пониманием современных проблем народонаселения, в частности, обусловленных естественным и механическим движением населения мира и отдельных ее регионов, в т.ч. России.</w:t>
      </w:r>
    </w:p>
    <w:p w:rsidR="00D75888" w:rsidRPr="004E109C" w:rsidRDefault="00D75888" w:rsidP="004E109C">
      <w:pPr>
        <w:pStyle w:val="NormalWeb"/>
        <w:spacing w:after="0"/>
        <w:ind w:firstLine="708"/>
        <w:jc w:val="both"/>
      </w:pPr>
      <w:r w:rsidRPr="004E109C">
        <w:t xml:space="preserve">Демографическая проблема признана одной из глобальных проблем существования современной цивилизации неслучайно. Она обусловлена следующими причинами. </w:t>
      </w:r>
      <w:r w:rsidRPr="004E109C">
        <w:rPr>
          <w:b/>
        </w:rPr>
        <w:t>Во-первых</w:t>
      </w:r>
      <w:r w:rsidRPr="004E109C">
        <w:t xml:space="preserve">, развитием демографической революции и связанным с ней «демографическим взрывом», характерным для развивающихся государств. Ежегодный прирост населения развивающихся стран в конце ХХ в. составил 1,6%. Такие темпы роста населения опережают темпы развития экономики развивающихся стран и вызывают снижение и без того низкого жизненного уровня. С другой стороны, эволюции демографической ситуации в развитых странах мира присущи противоположные тенденции. Темпы роста населения замедляются. В этих странах снижается рождаемость, сокращается смертность, растет средняя продолжительность жизни, происходят негативные сдвиги в возрастной структуре населения, нарастают процессы депопуляции. Последнее характерно и для населения России, численность которого за последние два десятилетия ежегодно сокращается в среднем на 0,3%. </w:t>
      </w:r>
    </w:p>
    <w:p w:rsidR="00D75888" w:rsidRPr="004E109C" w:rsidRDefault="00D75888" w:rsidP="004E109C">
      <w:pPr>
        <w:pStyle w:val="NormalWeb"/>
        <w:spacing w:after="0"/>
        <w:ind w:firstLine="708"/>
        <w:jc w:val="both"/>
      </w:pPr>
      <w:r w:rsidRPr="004E109C">
        <w:rPr>
          <w:b/>
        </w:rPr>
        <w:t>Во-вторых</w:t>
      </w:r>
      <w:r w:rsidRPr="004E109C">
        <w:t>, демографическая политика является составной частью социально-экономической политики государств. Это приводит к необходимости исследования и осмысления социально-экономических последствий современных демографических процессов, определения путей дальнейшего демографического развития. В связи с этим в настоящее время «демографический аспект» исследования многих насущных проблем современности приобретает особую актуальность. Важное место в таких исследованиях занимает демография, занимающаяся познанием закономерностей воспроизводства населения в их общественно-исторической обусловленности.</w:t>
      </w:r>
    </w:p>
    <w:p w:rsidR="00D75888" w:rsidRPr="004E109C" w:rsidRDefault="00D75888" w:rsidP="004E109C">
      <w:pPr>
        <w:pStyle w:val="NormalWeb"/>
        <w:spacing w:after="0"/>
        <w:ind w:firstLine="708"/>
        <w:jc w:val="both"/>
      </w:pPr>
      <w:r w:rsidRPr="004E109C">
        <w:rPr>
          <w:b/>
        </w:rPr>
        <w:t>В-третьих</w:t>
      </w:r>
      <w:r w:rsidRPr="004E109C">
        <w:t xml:space="preserve">, знание основ современной демографии необходимы специалистам разных областей науки и практики, в том числе педагогического направления. Это позволяет специалисту правильно трактовать происходящие демографические процессы, прогнозировать их последствия, в т.ч. с точки зрения их отражения на состоянии здоровья будущих поколения, т.к. многие демографические показатели входят в группу показателей, характеризующих общественное здоровье, в частности, детского населения.  </w:t>
      </w:r>
    </w:p>
    <w:p w:rsidR="00D75888" w:rsidRPr="004E109C" w:rsidRDefault="00D75888" w:rsidP="004E109C">
      <w:pPr>
        <w:pStyle w:val="Style19"/>
        <w:widowControl/>
        <w:tabs>
          <w:tab w:val="left" w:pos="1142"/>
        </w:tabs>
        <w:spacing w:line="240" w:lineRule="auto"/>
        <w:ind w:left="38"/>
        <w:rPr>
          <w:rStyle w:val="FontStyle88"/>
          <w:sz w:val="24"/>
          <w:szCs w:val="24"/>
        </w:rPr>
      </w:pPr>
      <w:r w:rsidRPr="004E109C">
        <w:rPr>
          <w:rStyle w:val="FontStyle88"/>
        </w:rPr>
        <w:tab/>
      </w:r>
      <w:r w:rsidRPr="004E109C">
        <w:rPr>
          <w:rStyle w:val="FontStyle88"/>
          <w:sz w:val="24"/>
          <w:szCs w:val="24"/>
        </w:rPr>
        <w:t>Курс «Основы демографии» представляет собой изложение  основ</w:t>
      </w:r>
      <w:r w:rsidRPr="004E109C">
        <w:rPr>
          <w:rStyle w:val="FontStyle88"/>
          <w:sz w:val="24"/>
          <w:szCs w:val="24"/>
        </w:rPr>
        <w:br/>
        <w:t>демографической науки. В данном блоке рассматривается предмет науки и ее место среди</w:t>
      </w:r>
      <w:r w:rsidRPr="004E109C">
        <w:rPr>
          <w:rStyle w:val="FontStyle88"/>
          <w:sz w:val="24"/>
          <w:szCs w:val="24"/>
        </w:rPr>
        <w:br/>
        <w:t>других дисциплин, взаимосвязь с исторической и социологической наукой, источники данных о населении, показатели динамики и структуры населения, воспроизводства населения, анализируются закономерности демографических изменений в России и за рубежом. Большое внимание уделяется факторам, оказывающим влияние на динамику процессов и показателей брачности и разводимости, рождаемости, смертности, СППЖ и репродуктивного поведения населения. Также рассматриваются процесс воспроизводства населения, методы демографического прогнозирования, обсуждается необходимость и вероятные результаты проведения демографической политики в странах с различной демографической ситуацией.</w:t>
      </w:r>
    </w:p>
    <w:p w:rsidR="00D75888" w:rsidRPr="004E109C" w:rsidRDefault="00D75888" w:rsidP="004E109C">
      <w:pPr>
        <w:pStyle w:val="Style19"/>
        <w:widowControl/>
        <w:tabs>
          <w:tab w:val="left" w:pos="1142"/>
        </w:tabs>
        <w:spacing w:line="240" w:lineRule="auto"/>
        <w:ind w:left="38"/>
        <w:rPr>
          <w:rStyle w:val="FontStyle88"/>
          <w:sz w:val="24"/>
          <w:szCs w:val="24"/>
        </w:rPr>
      </w:pPr>
      <w:r w:rsidRPr="004E109C">
        <w:rPr>
          <w:rStyle w:val="FontStyle88"/>
          <w:sz w:val="24"/>
          <w:szCs w:val="24"/>
        </w:rPr>
        <w:t xml:space="preserve">        Для специалистов в области безопасности жизнедеятельности, в частности педагогического направления, данная дисциплина представляет особый интерес, т.к., происходящие негативные демографические тенденции, депопуляция населения России, представляют реальную угрозу национальной безопасности государства.</w:t>
      </w:r>
    </w:p>
    <w:p w:rsidR="00D75888" w:rsidRPr="004E109C" w:rsidRDefault="00D75888" w:rsidP="004E109C">
      <w:pPr>
        <w:shd w:val="clear" w:color="auto" w:fill="FFFFFF"/>
        <w:spacing w:after="0" w:line="360" w:lineRule="auto"/>
        <w:ind w:right="7" w:firstLine="720"/>
        <w:jc w:val="both"/>
        <w:rPr>
          <w:rFonts w:ascii="Times New Roman" w:hAnsi="Times New Roman"/>
          <w:b/>
          <w:color w:val="000000"/>
        </w:rPr>
      </w:pPr>
    </w:p>
    <w:p w:rsidR="00D75888" w:rsidRPr="004E109C" w:rsidRDefault="00D75888" w:rsidP="004E109C">
      <w:pPr>
        <w:spacing w:after="0" w:line="240" w:lineRule="atLeast"/>
        <w:ind w:right="-483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>4. Требования к результатам освоения дисциплины</w:t>
      </w:r>
    </w:p>
    <w:p w:rsidR="00D75888" w:rsidRPr="004E109C" w:rsidRDefault="00D75888" w:rsidP="004E109C">
      <w:pPr>
        <w:pStyle w:val="NormalWeb"/>
        <w:spacing w:after="0"/>
        <w:ind w:firstLine="720"/>
      </w:pPr>
      <w:r w:rsidRPr="004E109C">
        <w:t>В результате освоения дисциплины студенты должны</w:t>
      </w:r>
    </w:p>
    <w:p w:rsidR="00D75888" w:rsidRPr="004E109C" w:rsidRDefault="00D75888" w:rsidP="004E109C">
      <w:pPr>
        <w:pStyle w:val="NormalWeb"/>
        <w:spacing w:after="0"/>
        <w:ind w:firstLine="720"/>
      </w:pPr>
      <w:r w:rsidRPr="004E109C">
        <w:rPr>
          <w:b/>
          <w:bCs/>
        </w:rPr>
        <w:t>знать</w:t>
      </w:r>
      <w:r w:rsidRPr="004E109C">
        <w:t>:</w:t>
      </w:r>
    </w:p>
    <w:p w:rsidR="00D75888" w:rsidRPr="004E109C" w:rsidRDefault="00D75888" w:rsidP="004E109C">
      <w:pPr>
        <w:pStyle w:val="BodyText21"/>
        <w:widowControl/>
        <w:numPr>
          <w:ilvl w:val="0"/>
          <w:numId w:val="7"/>
        </w:numPr>
        <w:rPr>
          <w:lang w:val="ru-RU"/>
        </w:rPr>
      </w:pPr>
      <w:r w:rsidRPr="004E109C">
        <w:rPr>
          <w:lang w:val="ru-RU"/>
        </w:rPr>
        <w:t xml:space="preserve">знать природу и уметь правильно интерпретировать демографические показатели; </w:t>
      </w:r>
    </w:p>
    <w:p w:rsidR="00D75888" w:rsidRPr="004E109C" w:rsidRDefault="00D75888" w:rsidP="004E109C">
      <w:pPr>
        <w:pStyle w:val="BodyText21"/>
        <w:widowControl/>
        <w:numPr>
          <w:ilvl w:val="0"/>
          <w:numId w:val="7"/>
        </w:numPr>
        <w:rPr>
          <w:lang w:val="ru-RU"/>
        </w:rPr>
      </w:pPr>
      <w:r w:rsidRPr="004E109C">
        <w:rPr>
          <w:lang w:val="ru-RU"/>
        </w:rPr>
        <w:t>уметь оценивать демографическую ситуацию в стране и в Республике Башкортостан;</w:t>
      </w:r>
    </w:p>
    <w:p w:rsidR="00D75888" w:rsidRPr="004E109C" w:rsidRDefault="00D75888" w:rsidP="004E109C">
      <w:pPr>
        <w:pStyle w:val="BodyText21"/>
        <w:widowControl/>
        <w:numPr>
          <w:ilvl w:val="0"/>
          <w:numId w:val="7"/>
        </w:numPr>
        <w:rPr>
          <w:lang w:val="ru-RU"/>
        </w:rPr>
      </w:pPr>
      <w:r w:rsidRPr="004E109C">
        <w:rPr>
          <w:lang w:val="ru-RU"/>
        </w:rPr>
        <w:t xml:space="preserve">знать основные закономерности развития </w:t>
      </w:r>
      <w:r w:rsidRPr="004E109C">
        <w:rPr>
          <w:color w:val="000000"/>
          <w:lang w:val="ru-RU"/>
        </w:rPr>
        <w:t xml:space="preserve">и количественные характеристики </w:t>
      </w:r>
      <w:r w:rsidRPr="004E109C">
        <w:rPr>
          <w:lang w:val="ru-RU"/>
        </w:rPr>
        <w:t>демографических процессов и структур в России и странах мира;</w:t>
      </w:r>
    </w:p>
    <w:p w:rsidR="00D75888" w:rsidRPr="004E109C" w:rsidRDefault="00D75888" w:rsidP="004E109C">
      <w:pPr>
        <w:pStyle w:val="BodyText21"/>
        <w:widowControl/>
        <w:numPr>
          <w:ilvl w:val="0"/>
          <w:numId w:val="7"/>
        </w:numPr>
        <w:tabs>
          <w:tab w:val="left" w:pos="709"/>
        </w:tabs>
        <w:rPr>
          <w:lang w:val="ru-RU"/>
        </w:rPr>
      </w:pPr>
      <w:r w:rsidRPr="004E109C">
        <w:rPr>
          <w:lang w:val="ru-RU"/>
        </w:rPr>
        <w:t>методы учета населения и основные статистические показатели, характеризующие демографическую обстановку и факторы, обусловливающие их;</w:t>
      </w:r>
    </w:p>
    <w:p w:rsidR="00D75888" w:rsidRPr="004E109C" w:rsidRDefault="00D75888" w:rsidP="004E109C">
      <w:pPr>
        <w:pStyle w:val="BodyText21"/>
        <w:widowControl/>
        <w:numPr>
          <w:ilvl w:val="0"/>
          <w:numId w:val="7"/>
        </w:numPr>
        <w:tabs>
          <w:tab w:val="left" w:pos="709"/>
        </w:tabs>
        <w:rPr>
          <w:lang w:val="ru-RU"/>
        </w:rPr>
      </w:pPr>
      <w:r w:rsidRPr="004E109C">
        <w:rPr>
          <w:lang w:val="ru-RU"/>
        </w:rPr>
        <w:t>сущность демографической политики и ее методы на примере отдельных стран и России;</w:t>
      </w:r>
    </w:p>
    <w:p w:rsidR="00D75888" w:rsidRPr="004E109C" w:rsidRDefault="00D75888" w:rsidP="004E109C">
      <w:pPr>
        <w:pStyle w:val="NormalWeb"/>
        <w:spacing w:after="0"/>
        <w:ind w:firstLine="720"/>
        <w:rPr>
          <w:b/>
          <w:bCs/>
        </w:rPr>
      </w:pPr>
      <w:r w:rsidRPr="004E109C">
        <w:rPr>
          <w:b/>
          <w:bCs/>
        </w:rPr>
        <w:t>уметь:</w:t>
      </w:r>
    </w:p>
    <w:p w:rsidR="00D75888" w:rsidRPr="004E109C" w:rsidRDefault="00D75888" w:rsidP="004E109C">
      <w:pPr>
        <w:pStyle w:val="Style19"/>
        <w:widowControl/>
        <w:tabs>
          <w:tab w:val="left" w:pos="1142"/>
        </w:tabs>
        <w:spacing w:line="240" w:lineRule="auto"/>
        <w:ind w:left="38"/>
        <w:rPr>
          <w:rStyle w:val="FontStyle88"/>
          <w:sz w:val="24"/>
          <w:szCs w:val="24"/>
        </w:rPr>
      </w:pPr>
      <w:r w:rsidRPr="004E109C">
        <w:rPr>
          <w:b/>
          <w:bCs/>
        </w:rPr>
        <w:t xml:space="preserve">- </w:t>
      </w:r>
      <w:r w:rsidRPr="004E109C">
        <w:rPr>
          <w:rStyle w:val="FontStyle88"/>
          <w:sz w:val="24"/>
          <w:szCs w:val="24"/>
        </w:rPr>
        <w:t>ориентироваться в современных тенденциях изменения населения в современном мире и в России;</w:t>
      </w:r>
    </w:p>
    <w:p w:rsidR="00D75888" w:rsidRPr="004E109C" w:rsidRDefault="00D75888" w:rsidP="004E109C">
      <w:pPr>
        <w:pStyle w:val="Style19"/>
        <w:widowControl/>
        <w:tabs>
          <w:tab w:val="left" w:pos="1142"/>
        </w:tabs>
        <w:spacing w:line="240" w:lineRule="auto"/>
        <w:ind w:left="38"/>
      </w:pPr>
      <w:r w:rsidRPr="004E109C">
        <w:t xml:space="preserve"> - оперировать основным понятийным аппаратом, демографическими показателями;</w:t>
      </w:r>
    </w:p>
    <w:p w:rsidR="00D75888" w:rsidRPr="004E109C" w:rsidRDefault="00D75888" w:rsidP="004E109C">
      <w:pPr>
        <w:pStyle w:val="Style19"/>
        <w:widowControl/>
        <w:tabs>
          <w:tab w:val="left" w:pos="1142"/>
        </w:tabs>
        <w:spacing w:line="240" w:lineRule="auto"/>
        <w:ind w:left="38"/>
      </w:pPr>
      <w:r w:rsidRPr="004E109C">
        <w:t>- на основе первичной статистической информации рассчитывать коэффициенты естественного движения населения, составлять на их основе диаграммы, анализировать и сравнивать их;</w:t>
      </w:r>
    </w:p>
    <w:p w:rsidR="00D75888" w:rsidRPr="004E109C" w:rsidRDefault="00D75888" w:rsidP="004E109C">
      <w:pPr>
        <w:pStyle w:val="Style19"/>
        <w:widowControl/>
        <w:tabs>
          <w:tab w:val="left" w:pos="1142"/>
        </w:tabs>
        <w:spacing w:line="240" w:lineRule="auto"/>
        <w:ind w:left="38"/>
      </w:pPr>
      <w:r w:rsidRPr="004E109C">
        <w:t>- выявлять факторы, определяющие сложившуюся на данный момент демографическую обстановку, причинно-следственные связи между социальными, историческими, экономическими и демографическими процессами и явлениями;</w:t>
      </w:r>
    </w:p>
    <w:p w:rsidR="00D75888" w:rsidRPr="004E109C" w:rsidRDefault="00D75888" w:rsidP="004E109C">
      <w:pPr>
        <w:pStyle w:val="NormalWeb"/>
        <w:spacing w:after="0"/>
        <w:rPr>
          <w:b/>
        </w:rPr>
      </w:pPr>
      <w:r w:rsidRPr="004E109C">
        <w:rPr>
          <w:b/>
        </w:rPr>
        <w:t>владеть навыками:</w:t>
      </w:r>
    </w:p>
    <w:p w:rsidR="00D75888" w:rsidRPr="004E109C" w:rsidRDefault="00D75888" w:rsidP="004E109C">
      <w:pPr>
        <w:pStyle w:val="NormalWeb"/>
        <w:spacing w:after="0"/>
      </w:pPr>
      <w:r w:rsidRPr="004E109C">
        <w:t xml:space="preserve"> - расчета демографических показателей, их анализа и интерпретации.</w:t>
      </w:r>
    </w:p>
    <w:p w:rsidR="00D75888" w:rsidRPr="004E109C" w:rsidRDefault="00D75888" w:rsidP="004E109C">
      <w:pPr>
        <w:spacing w:after="0" w:line="240" w:lineRule="atLeast"/>
        <w:ind w:right="-483"/>
        <w:jc w:val="both"/>
        <w:rPr>
          <w:rFonts w:ascii="Times New Roman" w:hAnsi="Times New Roman"/>
          <w:b/>
        </w:rPr>
      </w:pPr>
    </w:p>
    <w:p w:rsidR="00D75888" w:rsidRPr="004E109C" w:rsidRDefault="00D75888" w:rsidP="004E109C">
      <w:pPr>
        <w:spacing w:after="0" w:line="240" w:lineRule="atLeast"/>
        <w:ind w:right="-483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>5. Объем дисциплины и виды учебной работы</w:t>
      </w:r>
    </w:p>
    <w:p w:rsidR="00D75888" w:rsidRPr="004E109C" w:rsidRDefault="00D75888" w:rsidP="004E109C">
      <w:pPr>
        <w:spacing w:after="0" w:line="240" w:lineRule="atLeast"/>
        <w:ind w:right="-483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2700"/>
        <w:gridCol w:w="2443"/>
      </w:tblGrid>
      <w:tr w:rsidR="00D75888" w:rsidRPr="00182D3F" w:rsidTr="00317B1A">
        <w:tc>
          <w:tcPr>
            <w:tcW w:w="4428" w:type="dxa"/>
            <w:vMerge w:val="restart"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center"/>
              <w:rPr>
                <w:rFonts w:ascii="Times New Roman" w:hAnsi="Times New Roman"/>
                <w:b/>
              </w:rPr>
            </w:pPr>
            <w:r w:rsidRPr="00182D3F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700" w:type="dxa"/>
            <w:vMerge w:val="restart"/>
          </w:tcPr>
          <w:p w:rsidR="00D75888" w:rsidRPr="00182D3F" w:rsidRDefault="00D75888" w:rsidP="004E109C">
            <w:pPr>
              <w:spacing w:after="0" w:line="240" w:lineRule="atLeast"/>
              <w:ind w:right="72"/>
              <w:jc w:val="center"/>
              <w:rPr>
                <w:rFonts w:ascii="Times New Roman" w:hAnsi="Times New Roman"/>
                <w:b/>
              </w:rPr>
            </w:pPr>
            <w:r w:rsidRPr="00182D3F">
              <w:rPr>
                <w:rFonts w:ascii="Times New Roman" w:hAnsi="Times New Roman"/>
                <w:b/>
              </w:rPr>
              <w:t>Трудоемкость в часах</w:t>
            </w:r>
          </w:p>
          <w:p w:rsidR="00D75888" w:rsidRPr="00182D3F" w:rsidRDefault="00D75888" w:rsidP="004E109C">
            <w:pPr>
              <w:spacing w:after="0" w:line="240" w:lineRule="atLeast"/>
              <w:ind w:right="-48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43" w:type="dxa"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center"/>
              <w:rPr>
                <w:rFonts w:ascii="Times New Roman" w:hAnsi="Times New Roman"/>
                <w:b/>
              </w:rPr>
            </w:pPr>
            <w:r w:rsidRPr="00182D3F">
              <w:rPr>
                <w:rFonts w:ascii="Times New Roman" w:hAnsi="Times New Roman"/>
                <w:b/>
              </w:rPr>
              <w:t>Семестры</w:t>
            </w:r>
          </w:p>
        </w:tc>
      </w:tr>
      <w:tr w:rsidR="00D75888" w:rsidRPr="00182D3F" w:rsidTr="00317B1A">
        <w:tc>
          <w:tcPr>
            <w:tcW w:w="4428" w:type="dxa"/>
            <w:vMerge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700" w:type="dxa"/>
            <w:vMerge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43" w:type="dxa"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center"/>
              <w:rPr>
                <w:rFonts w:ascii="Times New Roman" w:hAnsi="Times New Roman"/>
                <w:b/>
              </w:rPr>
            </w:pPr>
            <w:r w:rsidRPr="00182D3F">
              <w:rPr>
                <w:rFonts w:ascii="Times New Roman" w:hAnsi="Times New Roman"/>
                <w:b/>
              </w:rPr>
              <w:t>8</w:t>
            </w:r>
          </w:p>
        </w:tc>
      </w:tr>
      <w:tr w:rsidR="00D75888" w:rsidRPr="00182D3F" w:rsidTr="00317B1A">
        <w:tc>
          <w:tcPr>
            <w:tcW w:w="4428" w:type="dxa"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both"/>
              <w:rPr>
                <w:rFonts w:ascii="Times New Roman" w:hAnsi="Times New Roman"/>
                <w:b/>
                <w:i/>
              </w:rPr>
            </w:pPr>
            <w:r w:rsidRPr="00182D3F">
              <w:rPr>
                <w:rFonts w:ascii="Times New Roman" w:hAnsi="Times New Roman"/>
                <w:b/>
                <w:i/>
              </w:rPr>
              <w:t>Аудиторные занятия:</w:t>
            </w:r>
          </w:p>
        </w:tc>
        <w:tc>
          <w:tcPr>
            <w:tcW w:w="2700" w:type="dxa"/>
          </w:tcPr>
          <w:p w:rsidR="00D75888" w:rsidRPr="00182D3F" w:rsidRDefault="00D75888" w:rsidP="00624644">
            <w:pPr>
              <w:tabs>
                <w:tab w:val="left" w:pos="1290"/>
                <w:tab w:val="center" w:pos="1483"/>
              </w:tabs>
              <w:spacing w:after="0" w:line="240" w:lineRule="atLeast"/>
              <w:ind w:right="-483"/>
              <w:rPr>
                <w:rFonts w:ascii="Times New Roman" w:hAnsi="Times New Roman"/>
                <w:sz w:val="24"/>
                <w:szCs w:val="24"/>
              </w:rPr>
            </w:pPr>
            <w:r w:rsidRPr="00182D3F">
              <w:rPr>
                <w:rFonts w:ascii="Times New Roman" w:hAnsi="Times New Roman"/>
                <w:sz w:val="24"/>
                <w:szCs w:val="24"/>
              </w:rPr>
              <w:tab/>
              <w:t>34</w:t>
            </w:r>
          </w:p>
        </w:tc>
        <w:tc>
          <w:tcPr>
            <w:tcW w:w="2443" w:type="dxa"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D3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D75888" w:rsidRPr="00182D3F" w:rsidTr="00317B1A">
        <w:tc>
          <w:tcPr>
            <w:tcW w:w="4428" w:type="dxa"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Лекции (ЛК)</w:t>
            </w:r>
          </w:p>
        </w:tc>
        <w:tc>
          <w:tcPr>
            <w:tcW w:w="2700" w:type="dxa"/>
          </w:tcPr>
          <w:p w:rsidR="00D75888" w:rsidRPr="00182D3F" w:rsidRDefault="00D75888" w:rsidP="00624644">
            <w:pPr>
              <w:spacing w:after="0" w:line="240" w:lineRule="atLeast"/>
              <w:ind w:right="-4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D3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43" w:type="dxa"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D3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D75888" w:rsidRPr="00182D3F" w:rsidTr="00317B1A">
        <w:tc>
          <w:tcPr>
            <w:tcW w:w="4428" w:type="dxa"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Практические занятия (ПЗ)</w:t>
            </w:r>
          </w:p>
        </w:tc>
        <w:tc>
          <w:tcPr>
            <w:tcW w:w="2700" w:type="dxa"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D3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43" w:type="dxa"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D3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75888" w:rsidRPr="00182D3F" w:rsidTr="00317B1A">
        <w:tc>
          <w:tcPr>
            <w:tcW w:w="4428" w:type="dxa"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Лабораторные работы (ЛБ)</w:t>
            </w:r>
          </w:p>
        </w:tc>
        <w:tc>
          <w:tcPr>
            <w:tcW w:w="2700" w:type="dxa"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D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3" w:type="dxa"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D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5888" w:rsidRPr="00182D3F" w:rsidTr="00317B1A">
        <w:tc>
          <w:tcPr>
            <w:tcW w:w="4428" w:type="dxa"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 xml:space="preserve">Контроль самостоятельной </w:t>
            </w:r>
          </w:p>
          <w:p w:rsidR="00D75888" w:rsidRPr="00182D3F" w:rsidRDefault="00D75888" w:rsidP="004E109C">
            <w:pPr>
              <w:spacing w:after="0" w:line="240" w:lineRule="atLeast"/>
              <w:ind w:right="-483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работы студента (КСР)</w:t>
            </w:r>
          </w:p>
        </w:tc>
        <w:tc>
          <w:tcPr>
            <w:tcW w:w="2700" w:type="dxa"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D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3" w:type="dxa"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D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5888" w:rsidRPr="00182D3F" w:rsidTr="00317B1A">
        <w:tc>
          <w:tcPr>
            <w:tcW w:w="4428" w:type="dxa"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both"/>
              <w:rPr>
                <w:rFonts w:ascii="Times New Roman" w:hAnsi="Times New Roman"/>
                <w:b/>
                <w:i/>
              </w:rPr>
            </w:pPr>
            <w:r w:rsidRPr="00182D3F">
              <w:rPr>
                <w:rFonts w:ascii="Times New Roman" w:hAnsi="Times New Roman"/>
                <w:b/>
                <w:i/>
              </w:rPr>
              <w:t>Самостоятельная работа:</w:t>
            </w:r>
          </w:p>
        </w:tc>
        <w:tc>
          <w:tcPr>
            <w:tcW w:w="2700" w:type="dxa"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D3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443" w:type="dxa"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D3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D75888" w:rsidRPr="00182D3F" w:rsidTr="00317B1A">
        <w:tc>
          <w:tcPr>
            <w:tcW w:w="4428" w:type="dxa"/>
          </w:tcPr>
          <w:p w:rsidR="00D75888" w:rsidRPr="00182D3F" w:rsidRDefault="00D75888" w:rsidP="004E109C">
            <w:pPr>
              <w:spacing w:after="0" w:line="240" w:lineRule="atLeast"/>
              <w:ind w:right="-483"/>
              <w:jc w:val="both"/>
              <w:rPr>
                <w:rFonts w:ascii="Times New Roman" w:hAnsi="Times New Roman"/>
                <w:i/>
              </w:rPr>
            </w:pPr>
            <w:r w:rsidRPr="00182D3F">
              <w:rPr>
                <w:rFonts w:ascii="Times New Roman" w:hAnsi="Times New Roman"/>
                <w:b/>
                <w:i/>
              </w:rPr>
              <w:t>Виды СРС</w:t>
            </w:r>
            <w:r w:rsidRPr="00182D3F">
              <w:rPr>
                <w:rFonts w:ascii="Times New Roman" w:hAnsi="Times New Roman"/>
                <w:i/>
              </w:rPr>
              <w:t xml:space="preserve"> </w:t>
            </w:r>
          </w:p>
          <w:p w:rsidR="00D75888" w:rsidRPr="00182D3F" w:rsidRDefault="00D75888" w:rsidP="004E109C">
            <w:pPr>
              <w:spacing w:after="0" w:line="240" w:lineRule="atLeast"/>
              <w:ind w:right="-483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5143" w:type="dxa"/>
            <w:gridSpan w:val="2"/>
          </w:tcPr>
          <w:p w:rsidR="00D75888" w:rsidRPr="00182D3F" w:rsidRDefault="00D75888" w:rsidP="004E10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2D3F">
              <w:rPr>
                <w:rFonts w:ascii="Times New Roman" w:hAnsi="Times New Roman"/>
                <w:sz w:val="24"/>
                <w:szCs w:val="24"/>
              </w:rPr>
              <w:t xml:space="preserve">1. Конспектирование статей  законов и нормативных документов. </w:t>
            </w:r>
          </w:p>
          <w:p w:rsidR="00D75888" w:rsidRPr="00182D3F" w:rsidRDefault="00D75888" w:rsidP="004E10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2D3F">
              <w:rPr>
                <w:rFonts w:ascii="Times New Roman" w:hAnsi="Times New Roman"/>
                <w:sz w:val="24"/>
                <w:szCs w:val="24"/>
              </w:rPr>
              <w:t>2. Подготовка реферативных сообщений;</w:t>
            </w:r>
          </w:p>
          <w:p w:rsidR="00D75888" w:rsidRPr="00182D3F" w:rsidRDefault="00D75888" w:rsidP="004E10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2D3F">
              <w:rPr>
                <w:rFonts w:ascii="Times New Roman" w:hAnsi="Times New Roman"/>
                <w:sz w:val="24"/>
                <w:szCs w:val="24"/>
              </w:rPr>
              <w:t>3</w:t>
            </w:r>
            <w:r w:rsidRPr="00182D3F">
              <w:rPr>
                <w:rFonts w:ascii="Times New Roman" w:hAnsi="Times New Roman"/>
                <w:color w:val="000000"/>
                <w:sz w:val="24"/>
                <w:szCs w:val="24"/>
              </w:rPr>
              <w:t>. Создание презентации по теме реферата;</w:t>
            </w:r>
          </w:p>
          <w:p w:rsidR="00D75888" w:rsidRPr="00182D3F" w:rsidRDefault="00D75888" w:rsidP="004E109C">
            <w:pPr>
              <w:spacing w:after="0"/>
              <w:ind w:right="-483"/>
              <w:rPr>
                <w:rFonts w:ascii="Times New Roman" w:hAnsi="Times New Roman"/>
                <w:sz w:val="24"/>
                <w:szCs w:val="24"/>
              </w:rPr>
            </w:pPr>
            <w:r w:rsidRPr="00182D3F">
              <w:rPr>
                <w:rFonts w:ascii="Times New Roman" w:hAnsi="Times New Roman"/>
                <w:sz w:val="24"/>
                <w:szCs w:val="24"/>
              </w:rPr>
              <w:t>4. Составление словаря терминов.</w:t>
            </w:r>
          </w:p>
          <w:p w:rsidR="00D75888" w:rsidRPr="00182D3F" w:rsidRDefault="00D75888" w:rsidP="004E109C">
            <w:pPr>
              <w:spacing w:after="0"/>
              <w:ind w:right="-483"/>
              <w:rPr>
                <w:rFonts w:ascii="Times New Roman" w:hAnsi="Times New Roman"/>
                <w:sz w:val="24"/>
                <w:szCs w:val="24"/>
              </w:rPr>
            </w:pPr>
            <w:r w:rsidRPr="00182D3F">
              <w:rPr>
                <w:rFonts w:ascii="Times New Roman" w:hAnsi="Times New Roman"/>
                <w:sz w:val="24"/>
                <w:szCs w:val="24"/>
              </w:rPr>
              <w:t xml:space="preserve">6. Подготовка к практическим занятиям </w:t>
            </w:r>
          </w:p>
          <w:p w:rsidR="00D75888" w:rsidRPr="00182D3F" w:rsidRDefault="00D75888" w:rsidP="004E109C">
            <w:pPr>
              <w:spacing w:after="0" w:line="240" w:lineRule="atLeast"/>
              <w:ind w:right="-483"/>
              <w:rPr>
                <w:rFonts w:ascii="Times New Roman" w:hAnsi="Times New Roman"/>
                <w:sz w:val="24"/>
                <w:szCs w:val="24"/>
              </w:rPr>
            </w:pPr>
            <w:r w:rsidRPr="00182D3F">
              <w:rPr>
                <w:rFonts w:ascii="Times New Roman" w:hAnsi="Times New Roman"/>
                <w:sz w:val="24"/>
                <w:szCs w:val="24"/>
              </w:rPr>
              <w:t>согласно тематическому плану.</w:t>
            </w:r>
          </w:p>
        </w:tc>
      </w:tr>
      <w:tr w:rsidR="00D75888" w:rsidRPr="00182D3F" w:rsidTr="00317B1A">
        <w:tc>
          <w:tcPr>
            <w:tcW w:w="4428" w:type="dxa"/>
          </w:tcPr>
          <w:p w:rsidR="00D75888" w:rsidRPr="00182D3F" w:rsidRDefault="00D75888" w:rsidP="004E109C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  <w:b/>
                <w:i/>
              </w:rPr>
              <w:t xml:space="preserve">Промежуточная аттестация </w:t>
            </w:r>
          </w:p>
        </w:tc>
        <w:tc>
          <w:tcPr>
            <w:tcW w:w="5143" w:type="dxa"/>
            <w:gridSpan w:val="2"/>
          </w:tcPr>
          <w:p w:rsidR="00D75888" w:rsidRPr="00182D3F" w:rsidRDefault="00D75888" w:rsidP="00624644">
            <w:pPr>
              <w:spacing w:after="0" w:line="240" w:lineRule="atLeast"/>
              <w:ind w:right="-5"/>
              <w:jc w:val="center"/>
              <w:rPr>
                <w:rFonts w:ascii="Times New Roman" w:hAnsi="Times New Roman"/>
                <w:i/>
              </w:rPr>
            </w:pPr>
            <w:r w:rsidRPr="00182D3F">
              <w:rPr>
                <w:rFonts w:ascii="Times New Roman" w:hAnsi="Times New Roman"/>
                <w:i/>
              </w:rPr>
              <w:t>Зачет, 8-й семестр</w:t>
            </w:r>
          </w:p>
        </w:tc>
      </w:tr>
      <w:tr w:rsidR="00D75888" w:rsidRPr="00182D3F" w:rsidTr="00317B1A">
        <w:tc>
          <w:tcPr>
            <w:tcW w:w="4428" w:type="dxa"/>
          </w:tcPr>
          <w:p w:rsidR="00D75888" w:rsidRPr="00182D3F" w:rsidRDefault="00D75888" w:rsidP="004E109C">
            <w:pPr>
              <w:spacing w:after="0" w:line="240" w:lineRule="atLeast"/>
              <w:jc w:val="both"/>
              <w:rPr>
                <w:rFonts w:ascii="Times New Roman" w:hAnsi="Times New Roman"/>
                <w:b/>
                <w:i/>
              </w:rPr>
            </w:pPr>
            <w:r w:rsidRPr="00182D3F">
              <w:rPr>
                <w:rFonts w:ascii="Times New Roman" w:hAnsi="Times New Roman"/>
                <w:b/>
                <w:i/>
              </w:rPr>
              <w:t>ИТОГО:</w:t>
            </w:r>
          </w:p>
        </w:tc>
        <w:tc>
          <w:tcPr>
            <w:tcW w:w="2700" w:type="dxa"/>
          </w:tcPr>
          <w:p w:rsidR="00D75888" w:rsidRPr="00182D3F" w:rsidRDefault="00D75888" w:rsidP="00624644">
            <w:pPr>
              <w:spacing w:after="0" w:line="240" w:lineRule="atLeast"/>
              <w:ind w:right="-483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72часа</w:t>
            </w:r>
          </w:p>
        </w:tc>
        <w:tc>
          <w:tcPr>
            <w:tcW w:w="2443" w:type="dxa"/>
          </w:tcPr>
          <w:p w:rsidR="00D75888" w:rsidRPr="00182D3F" w:rsidRDefault="00D75888" w:rsidP="00624644">
            <w:pPr>
              <w:spacing w:after="0" w:line="240" w:lineRule="atLeast"/>
              <w:ind w:right="-483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72 часа</w:t>
            </w:r>
          </w:p>
        </w:tc>
      </w:tr>
    </w:tbl>
    <w:p w:rsidR="00D75888" w:rsidRPr="004E109C" w:rsidRDefault="00D75888" w:rsidP="004E109C">
      <w:pPr>
        <w:spacing w:after="0"/>
        <w:ind w:firstLine="720"/>
        <w:jc w:val="both"/>
        <w:rPr>
          <w:rFonts w:ascii="Times New Roman" w:hAnsi="Times New Roman"/>
        </w:rPr>
      </w:pP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>6. Содержание дисциплины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ab/>
        <w:t>6.1. Содержание разделов дисциплины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2339"/>
        <w:gridCol w:w="6748"/>
      </w:tblGrid>
      <w:tr w:rsidR="00D75888" w:rsidRPr="00182D3F" w:rsidTr="00317B1A">
        <w:tc>
          <w:tcPr>
            <w:tcW w:w="484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№</w:t>
            </w:r>
          </w:p>
        </w:tc>
        <w:tc>
          <w:tcPr>
            <w:tcW w:w="2339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Наименование раздела дисциплины</w:t>
            </w:r>
          </w:p>
        </w:tc>
        <w:tc>
          <w:tcPr>
            <w:tcW w:w="6748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 xml:space="preserve">Содержание раздела </w:t>
            </w:r>
          </w:p>
        </w:tc>
      </w:tr>
      <w:tr w:rsidR="00D75888" w:rsidRPr="00182D3F" w:rsidTr="00317B1A">
        <w:tc>
          <w:tcPr>
            <w:tcW w:w="484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2339" w:type="dxa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Демография как наука о народонаселении</w:t>
            </w:r>
          </w:p>
        </w:tc>
        <w:tc>
          <w:tcPr>
            <w:tcW w:w="6748" w:type="dxa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 w:rsidRPr="00182D3F">
              <w:rPr>
                <w:rFonts w:ascii="Times New Roman" w:hAnsi="Times New Roman"/>
                <w:b/>
                <w:i/>
              </w:rPr>
              <w:t>Тема 1. Введение. Население – объект демографии.</w:t>
            </w:r>
          </w:p>
          <w:p w:rsidR="00D75888" w:rsidRPr="00182D3F" w:rsidRDefault="00D75888" w:rsidP="004E109C">
            <w:pPr>
              <w:spacing w:after="0"/>
              <w:ind w:firstLine="708"/>
              <w:jc w:val="both"/>
              <w:rPr>
                <w:rFonts w:ascii="Times New Roman" w:hAnsi="Times New Roman"/>
              </w:rPr>
            </w:pPr>
            <w:r w:rsidRPr="00182D3F">
              <w:rPr>
                <w:rStyle w:val="FontStyle88"/>
                <w:sz w:val="24"/>
                <w:szCs w:val="24"/>
              </w:rPr>
              <w:t>Актуальность дисциплины «Основы демографии». Понятие н</w:t>
            </w:r>
            <w:r w:rsidRPr="00182D3F">
              <w:rPr>
                <w:rFonts w:ascii="Times New Roman" w:hAnsi="Times New Roman"/>
              </w:rPr>
              <w:t xml:space="preserve">аселения. Связь демографии с другими науками, изучающих человека и его деятельность - экономикой, педагогикой, медициной  этнографией, социологией, экологией, и др. Демографические методы: общенаучные (научной абстракции, сравнительный, аналитико-синтетический, моделирования и др.); специальные (демографический анализ, методы демографических коэффициентов и демографических таблиц, математико-статистический, социологический и др.). Демографические процессы в современном мире. </w:t>
            </w:r>
          </w:p>
        </w:tc>
      </w:tr>
      <w:tr w:rsidR="00D75888" w:rsidRPr="00182D3F" w:rsidTr="00317B1A">
        <w:tc>
          <w:tcPr>
            <w:tcW w:w="484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2.</w:t>
            </w:r>
          </w:p>
        </w:tc>
        <w:tc>
          <w:tcPr>
            <w:tcW w:w="2339" w:type="dxa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Статика населения</w:t>
            </w:r>
          </w:p>
        </w:tc>
        <w:tc>
          <w:tcPr>
            <w:tcW w:w="6748" w:type="dxa"/>
          </w:tcPr>
          <w:p w:rsidR="00D75888" w:rsidRPr="004E109C" w:rsidRDefault="00D75888" w:rsidP="004E109C">
            <w:pPr>
              <w:pStyle w:val="NormalWeb"/>
              <w:spacing w:after="0"/>
              <w:jc w:val="both"/>
              <w:rPr>
                <w:i/>
              </w:rPr>
            </w:pPr>
            <w:r w:rsidRPr="004E109C">
              <w:rPr>
                <w:b/>
                <w:i/>
              </w:rPr>
              <w:t xml:space="preserve">Тема 2. </w:t>
            </w:r>
            <w:r w:rsidRPr="004E109C">
              <w:rPr>
                <w:b/>
                <w:bCs/>
                <w:i/>
              </w:rPr>
              <w:t>Учет населения как основной источник сведений о его развитии</w:t>
            </w:r>
            <w:r w:rsidRPr="004E109C">
              <w:rPr>
                <w:i/>
              </w:rPr>
              <w:t xml:space="preserve">. </w:t>
            </w:r>
          </w:p>
          <w:p w:rsidR="00D75888" w:rsidRPr="004E109C" w:rsidRDefault="00D75888" w:rsidP="00317B1A">
            <w:pPr>
              <w:pStyle w:val="Style19"/>
              <w:widowControl/>
              <w:spacing w:line="240" w:lineRule="auto"/>
              <w:ind w:left="10" w:right="10" w:firstLine="698"/>
              <w:rPr>
                <w:b/>
              </w:rPr>
            </w:pPr>
            <w:r w:rsidRPr="004E109C">
              <w:t xml:space="preserve">Методы учета населения и статистические показатели, характеризующие динамику и структуру населения. Переписи населения. Принципы проведения и содержание программ переписей населения. </w:t>
            </w:r>
            <w:r w:rsidRPr="004E109C">
              <w:rPr>
                <w:rStyle w:val="FontStyle88"/>
                <w:sz w:val="24"/>
                <w:szCs w:val="24"/>
              </w:rPr>
              <w:t xml:space="preserve">Сплошные и выборочные переписи. </w:t>
            </w:r>
            <w:r w:rsidRPr="004E109C">
              <w:t xml:space="preserve">Переписи населения в России и СССР. Текущий учет демографических событий. Текущий учет миграции. Административные источники данных о населении. </w:t>
            </w:r>
            <w:r w:rsidRPr="004E109C">
              <w:rPr>
                <w:rStyle w:val="FontStyle88"/>
                <w:sz w:val="24"/>
                <w:szCs w:val="24"/>
              </w:rPr>
              <w:t xml:space="preserve"> </w:t>
            </w:r>
            <w:r w:rsidRPr="004E109C">
              <w:t>Выборочные социально-демографические обследования (микроперепись населения России 1994, DHS, GGS, CAP, WFS).</w:t>
            </w:r>
          </w:p>
          <w:p w:rsidR="00D75888" w:rsidRPr="004E109C" w:rsidRDefault="00D75888" w:rsidP="00317B1A">
            <w:pPr>
              <w:pStyle w:val="Style41"/>
              <w:widowControl/>
              <w:spacing w:line="240" w:lineRule="auto"/>
              <w:ind w:left="14"/>
              <w:jc w:val="both"/>
              <w:rPr>
                <w:i/>
              </w:rPr>
            </w:pPr>
            <w:r w:rsidRPr="004E109C">
              <w:rPr>
                <w:b/>
                <w:i/>
              </w:rPr>
              <w:t>Тема 3. Численность и структура населения</w:t>
            </w:r>
            <w:r w:rsidRPr="004E109C">
              <w:rPr>
                <w:i/>
              </w:rPr>
              <w:t xml:space="preserve">. </w:t>
            </w:r>
          </w:p>
          <w:p w:rsidR="00D75888" w:rsidRPr="004E109C" w:rsidRDefault="00D75888" w:rsidP="00317B1A">
            <w:pPr>
              <w:pStyle w:val="Style41"/>
              <w:widowControl/>
              <w:spacing w:line="240" w:lineRule="auto"/>
              <w:ind w:left="14" w:firstLine="694"/>
              <w:jc w:val="both"/>
              <w:rPr>
                <w:rStyle w:val="FontStyle88"/>
                <w:sz w:val="24"/>
                <w:szCs w:val="24"/>
              </w:rPr>
            </w:pPr>
            <w:r w:rsidRPr="004E109C">
              <w:t xml:space="preserve">Абсолютные и относительные показатели, характеризующие численность населения и его динамику. Численность населения Земли и крупнейших стран мира. Основные тенденции изменения численности населения земного шара в ХХ - начале ХХI вв. Факторы, влияющие на изменение численности населения. </w:t>
            </w:r>
            <w:r w:rsidRPr="004E109C">
              <w:rPr>
                <w:rStyle w:val="FontStyle88"/>
                <w:sz w:val="24"/>
                <w:szCs w:val="24"/>
              </w:rPr>
              <w:t xml:space="preserve">Демографический взрыв. Депопуляция. </w:t>
            </w:r>
          </w:p>
          <w:p w:rsidR="00D75888" w:rsidRPr="004E109C" w:rsidRDefault="00D75888" w:rsidP="00317B1A">
            <w:pPr>
              <w:pStyle w:val="Style41"/>
              <w:widowControl/>
              <w:spacing w:line="240" w:lineRule="auto"/>
              <w:jc w:val="both"/>
              <w:rPr>
                <w:b/>
                <w:i/>
              </w:rPr>
            </w:pPr>
          </w:p>
          <w:p w:rsidR="00D75888" w:rsidRPr="004E109C" w:rsidRDefault="00D75888" w:rsidP="00317B1A">
            <w:pPr>
              <w:pStyle w:val="Style41"/>
              <w:widowControl/>
              <w:spacing w:line="240" w:lineRule="auto"/>
              <w:jc w:val="both"/>
              <w:rPr>
                <w:b/>
              </w:rPr>
            </w:pPr>
            <w:r w:rsidRPr="004E109C">
              <w:rPr>
                <w:b/>
                <w:i/>
              </w:rPr>
              <w:t>Тема 4. Поло-возрастная структура населения</w:t>
            </w:r>
            <w:r w:rsidRPr="004E109C">
              <w:rPr>
                <w:b/>
              </w:rPr>
              <w:t>.</w:t>
            </w:r>
          </w:p>
          <w:p w:rsidR="00D75888" w:rsidRPr="004E109C" w:rsidRDefault="00D75888" w:rsidP="00317B1A">
            <w:pPr>
              <w:pStyle w:val="Style41"/>
              <w:widowControl/>
              <w:spacing w:line="240" w:lineRule="auto"/>
              <w:ind w:left="14" w:firstLine="694"/>
              <w:jc w:val="both"/>
              <w:rPr>
                <w:b/>
              </w:rPr>
            </w:pPr>
            <w:r w:rsidRPr="004E109C">
              <w:t>Пол и половая структура населения. Показатели соотношения полов. Половая структура населения мира, развитых и развивающихся стран.</w:t>
            </w:r>
            <w:r w:rsidRPr="004E109C">
              <w:rPr>
                <w:b/>
              </w:rPr>
              <w:t xml:space="preserve"> </w:t>
            </w:r>
          </w:p>
          <w:p w:rsidR="00D75888" w:rsidRPr="004E109C" w:rsidRDefault="00D75888" w:rsidP="00317B1A">
            <w:pPr>
              <w:pStyle w:val="Style41"/>
              <w:widowControl/>
              <w:spacing w:line="240" w:lineRule="auto"/>
              <w:ind w:left="14"/>
              <w:jc w:val="both"/>
            </w:pPr>
            <w:r w:rsidRPr="004E109C">
              <w:t>Возраст и возрастная структура населения. Демографическая классификация возрастного состава населения. Показатели возрастной структуры. Возрастной состав населения развитых и развивающихся стран мира. Тенденция демографического старения населения: причины, социально-экономические и демографические последствия.</w:t>
            </w:r>
          </w:p>
          <w:p w:rsidR="00D75888" w:rsidRPr="004E109C" w:rsidRDefault="00D75888" w:rsidP="00317B1A">
            <w:pPr>
              <w:pStyle w:val="Style41"/>
              <w:widowControl/>
              <w:spacing w:line="240" w:lineRule="auto"/>
              <w:ind w:left="14"/>
              <w:jc w:val="both"/>
            </w:pPr>
          </w:p>
          <w:p w:rsidR="00D75888" w:rsidRPr="004E109C" w:rsidRDefault="00D75888" w:rsidP="00317B1A">
            <w:pPr>
              <w:pStyle w:val="Style41"/>
              <w:widowControl/>
              <w:spacing w:line="240" w:lineRule="auto"/>
              <w:ind w:left="14"/>
              <w:jc w:val="both"/>
            </w:pPr>
            <w:r w:rsidRPr="004E109C">
              <w:rPr>
                <w:b/>
                <w:i/>
              </w:rPr>
              <w:t>Тема 5. Этнический и религиозный состав населения.</w:t>
            </w:r>
            <w:r w:rsidRPr="004E109C">
              <w:t xml:space="preserve"> Влияние социально-культурных факторов на демографические процессы. Этнические традиции в демографическом поведении. Роль религии в формировании демографических традиций.</w:t>
            </w:r>
          </w:p>
        </w:tc>
      </w:tr>
      <w:tr w:rsidR="00D75888" w:rsidRPr="00182D3F" w:rsidTr="00317B1A">
        <w:tc>
          <w:tcPr>
            <w:tcW w:w="484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3</w:t>
            </w:r>
          </w:p>
        </w:tc>
        <w:tc>
          <w:tcPr>
            <w:tcW w:w="2339" w:type="dxa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 xml:space="preserve">Динамика населения </w:t>
            </w:r>
          </w:p>
        </w:tc>
        <w:tc>
          <w:tcPr>
            <w:tcW w:w="6748" w:type="dxa"/>
          </w:tcPr>
          <w:p w:rsidR="00D75888" w:rsidRPr="004E109C" w:rsidRDefault="00D75888" w:rsidP="00317B1A">
            <w:pPr>
              <w:pStyle w:val="Style41"/>
              <w:widowControl/>
              <w:spacing w:line="240" w:lineRule="auto"/>
              <w:jc w:val="both"/>
              <w:rPr>
                <w:b/>
              </w:rPr>
            </w:pPr>
          </w:p>
          <w:p w:rsidR="00D75888" w:rsidRPr="004E109C" w:rsidRDefault="00D75888" w:rsidP="00317B1A">
            <w:pPr>
              <w:pStyle w:val="Style41"/>
              <w:widowControl/>
              <w:spacing w:line="240" w:lineRule="auto"/>
              <w:jc w:val="both"/>
              <w:rPr>
                <w:b/>
                <w:i/>
              </w:rPr>
            </w:pPr>
            <w:r w:rsidRPr="004E109C">
              <w:rPr>
                <w:b/>
                <w:i/>
              </w:rPr>
              <w:t>Тема 6. Механическое движение населения.</w:t>
            </w:r>
          </w:p>
          <w:p w:rsidR="00D75888" w:rsidRPr="004E109C" w:rsidRDefault="00D75888" w:rsidP="00317B1A">
            <w:pPr>
              <w:pStyle w:val="Style41"/>
              <w:widowControl/>
              <w:spacing w:line="240" w:lineRule="auto"/>
              <w:jc w:val="both"/>
            </w:pPr>
            <w:r w:rsidRPr="004E109C">
              <w:t>Теории миграционного движения. Понятие и классификация миграций. Факторы миграций населения. Внешние и внутренние миграции. Миграции населения России. Проблема беженцев и вынужденных переселенцев. Миграции и воспроизводство населения. Миграции и половозрастная структура населения. Социальные и экономические последствия миграций населения.</w:t>
            </w:r>
          </w:p>
          <w:p w:rsidR="00D75888" w:rsidRPr="004E109C" w:rsidRDefault="00D75888" w:rsidP="00317B1A">
            <w:pPr>
              <w:pStyle w:val="Style41"/>
              <w:widowControl/>
              <w:spacing w:line="240" w:lineRule="auto"/>
              <w:jc w:val="both"/>
              <w:rPr>
                <w:b/>
              </w:rPr>
            </w:pPr>
          </w:p>
          <w:p w:rsidR="00D75888" w:rsidRPr="004E109C" w:rsidRDefault="00D75888" w:rsidP="00317B1A">
            <w:pPr>
              <w:pStyle w:val="Style41"/>
              <w:widowControl/>
              <w:spacing w:line="240" w:lineRule="auto"/>
              <w:jc w:val="both"/>
              <w:rPr>
                <w:b/>
                <w:i/>
              </w:rPr>
            </w:pPr>
            <w:r w:rsidRPr="004E109C">
              <w:rPr>
                <w:b/>
                <w:i/>
              </w:rPr>
              <w:t xml:space="preserve">Тема 5.Рождаемость и репродуктивное поведение населения. </w:t>
            </w:r>
          </w:p>
          <w:p w:rsidR="00D75888" w:rsidRPr="004E109C" w:rsidRDefault="00D75888" w:rsidP="00317B1A">
            <w:pPr>
              <w:pStyle w:val="Style19"/>
              <w:widowControl/>
              <w:spacing w:line="240" w:lineRule="auto"/>
              <w:ind w:left="38"/>
            </w:pPr>
            <w:r w:rsidRPr="004E109C">
              <w:rPr>
                <w:b/>
              </w:rPr>
              <w:t xml:space="preserve"> </w:t>
            </w:r>
            <w:r w:rsidRPr="004E109C">
              <w:rPr>
                <w:b/>
              </w:rPr>
              <w:tab/>
            </w:r>
            <w:r w:rsidRPr="004E109C">
              <w:t xml:space="preserve">Понятие о естественном движении населения. Показатели естественного движения населения. Демографическое понятие рождаемости. Общие и специальные показатели рождаемости, их особенности и методика расчета. Тенденции изменений уровня рождаемости и репродуктивного поведения населения мира, России и Республики Башкортостан. Рождаемость и факторы, ее определяющие. Проблемы подростковой рождаемости. Брачная и внебрачная рождаемость. </w:t>
            </w:r>
            <w:r w:rsidRPr="004E109C">
              <w:rPr>
                <w:rStyle w:val="FontStyle88"/>
                <w:sz w:val="24"/>
                <w:szCs w:val="24"/>
              </w:rPr>
              <w:t xml:space="preserve">Общее понятие о репродуктивном поведении. Репродуктивные нормы, ценности, установки и мотивы. Условия жизни семьи и их роль в репродуктивном поведении. Снижение рождаемости до малодетности и возможной бездетности как результат    изменения системы социокультурных норм в индустриальном и постиндустриальном обществе. </w:t>
            </w:r>
            <w:r w:rsidRPr="004E109C">
              <w:t xml:space="preserve">Тенденции изменения </w:t>
            </w:r>
            <w:r w:rsidRPr="004E109C">
              <w:rPr>
                <w:rStyle w:val="FontStyle88"/>
                <w:sz w:val="24"/>
                <w:szCs w:val="24"/>
              </w:rPr>
              <w:t xml:space="preserve">уровня рождаемости в мире, России, </w:t>
            </w:r>
            <w:r w:rsidRPr="004E109C">
              <w:t>Республике Башкортостан. Понятие о планировании семьи. Аборт как основной метод планирования семьи в России. Факторы, способствующие прерыванию беременности и медико-социальные последствия аборта.</w:t>
            </w:r>
          </w:p>
          <w:p w:rsidR="00D75888" w:rsidRPr="004E109C" w:rsidRDefault="00D75888" w:rsidP="004E109C">
            <w:pPr>
              <w:pStyle w:val="NormalWeb"/>
              <w:spacing w:before="0" w:beforeAutospacing="0" w:after="0"/>
              <w:jc w:val="both"/>
              <w:rPr>
                <w:b/>
                <w:i/>
              </w:rPr>
            </w:pPr>
          </w:p>
          <w:p w:rsidR="00D75888" w:rsidRPr="004E109C" w:rsidRDefault="00D75888" w:rsidP="004E109C">
            <w:pPr>
              <w:pStyle w:val="NormalWeb"/>
              <w:spacing w:before="0" w:beforeAutospacing="0" w:after="0"/>
              <w:jc w:val="both"/>
              <w:rPr>
                <w:b/>
                <w:bCs/>
                <w:i/>
              </w:rPr>
            </w:pPr>
            <w:r w:rsidRPr="004E109C">
              <w:rPr>
                <w:b/>
                <w:i/>
              </w:rPr>
              <w:t>Тема 6.</w:t>
            </w:r>
            <w:r w:rsidRPr="004E109C">
              <w:rPr>
                <w:b/>
                <w:bCs/>
                <w:i/>
              </w:rPr>
              <w:t xml:space="preserve"> Смертность и средняя продолжительность жизни населения.</w:t>
            </w:r>
          </w:p>
          <w:p w:rsidR="00D75888" w:rsidRPr="004E109C" w:rsidRDefault="00D75888" w:rsidP="004E109C">
            <w:pPr>
              <w:pStyle w:val="NormalWeb"/>
              <w:spacing w:before="0" w:beforeAutospacing="0" w:after="0"/>
              <w:ind w:firstLine="708"/>
              <w:jc w:val="both"/>
            </w:pPr>
            <w:r w:rsidRPr="004E109C">
              <w:t>Демографическое понятие смертности населения. Коэффициенты смертности (общий коэффициент смертности, повозрастные коэффициенты смертности), их особенности и методика расчета. Тенденции в изменении уровня смертности населения в странах мира. Структура смертности по полу, возрасту, причинам смерти, их особенности и методика расчета. Младенческая и детская смертность как показатель уровня социально-экономического развития страны (региона). Понятие о материнской смертности. Таблицы смертности (дожития) населения. Средняя продолжительность предстоящей жизни – понятие, методика ее определения, социальное значение. Средняя продолжительность предстоящей жизни населения развитых и развивающихся стран, причины региональных различий.</w:t>
            </w:r>
          </w:p>
          <w:p w:rsidR="00D75888" w:rsidRPr="004E109C" w:rsidRDefault="00D75888" w:rsidP="004E109C">
            <w:pPr>
              <w:pStyle w:val="NormalWeb"/>
              <w:spacing w:before="0" w:beforeAutospacing="0" w:after="0"/>
              <w:jc w:val="both"/>
              <w:rPr>
                <w:b/>
                <w:i/>
              </w:rPr>
            </w:pPr>
          </w:p>
          <w:p w:rsidR="00D75888" w:rsidRPr="004E109C" w:rsidRDefault="00D75888" w:rsidP="004E109C">
            <w:pPr>
              <w:pStyle w:val="NormalWeb"/>
              <w:spacing w:before="0" w:beforeAutospacing="0" w:after="0"/>
              <w:jc w:val="both"/>
              <w:rPr>
                <w:b/>
                <w:i/>
              </w:rPr>
            </w:pPr>
            <w:r w:rsidRPr="004E109C">
              <w:rPr>
                <w:b/>
                <w:i/>
              </w:rPr>
              <w:t xml:space="preserve">Тема 7. Естественный рост (убыль) и воспроизводство населения. </w:t>
            </w:r>
          </w:p>
          <w:p w:rsidR="00D75888" w:rsidRPr="004E109C" w:rsidRDefault="00D75888" w:rsidP="004E109C">
            <w:pPr>
              <w:pStyle w:val="NormalWeb"/>
              <w:spacing w:before="0" w:beforeAutospacing="0" w:after="0"/>
              <w:ind w:firstLine="708"/>
              <w:jc w:val="both"/>
            </w:pPr>
            <w:r w:rsidRPr="004E109C">
              <w:t xml:space="preserve">Понятие о естественном росте (убыль) населения. Половозрастная структура населения и естественный прирост (убыль) населения. Воспроизводство населения – понятие, сущность. Показатели воспроизводства населения (брутто-, нетто-коэффициенты воспроизводства, общие коэффициенты воспроизводства). Типы воспроизводства населения (расширенное, простое, суженное). </w:t>
            </w:r>
          </w:p>
          <w:p w:rsidR="00D75888" w:rsidRPr="004E109C" w:rsidRDefault="00D75888" w:rsidP="00317B1A">
            <w:pPr>
              <w:pStyle w:val="Style41"/>
              <w:widowControl/>
              <w:spacing w:before="163" w:line="394" w:lineRule="exact"/>
              <w:ind w:left="24"/>
              <w:jc w:val="both"/>
              <w:rPr>
                <w:rStyle w:val="FontStyle90"/>
                <w:b/>
                <w:i/>
                <w:sz w:val="24"/>
                <w:szCs w:val="24"/>
              </w:rPr>
            </w:pPr>
            <w:r w:rsidRPr="004E109C">
              <w:rPr>
                <w:rStyle w:val="FontStyle88"/>
                <w:b/>
                <w:i/>
                <w:sz w:val="24"/>
                <w:szCs w:val="24"/>
              </w:rPr>
              <w:t xml:space="preserve">Тема 8. Брачность </w:t>
            </w:r>
            <w:r w:rsidRPr="004E109C">
              <w:rPr>
                <w:rStyle w:val="FontStyle90"/>
                <w:b/>
                <w:i/>
                <w:sz w:val="24"/>
                <w:szCs w:val="24"/>
              </w:rPr>
              <w:t>и разводимость.</w:t>
            </w:r>
          </w:p>
          <w:p w:rsidR="00D75888" w:rsidRPr="004E109C" w:rsidRDefault="00D75888" w:rsidP="00317B1A">
            <w:pPr>
              <w:pStyle w:val="Style22"/>
              <w:widowControl/>
              <w:spacing w:line="240" w:lineRule="auto"/>
              <w:ind w:left="24" w:firstLine="684"/>
              <w:rPr>
                <w:rStyle w:val="FontStyle88"/>
                <w:sz w:val="24"/>
                <w:szCs w:val="24"/>
              </w:rPr>
            </w:pPr>
            <w:r w:rsidRPr="004E109C">
              <w:rPr>
                <w:rStyle w:val="FontStyle88"/>
                <w:sz w:val="24"/>
                <w:szCs w:val="24"/>
              </w:rPr>
              <w:t xml:space="preserve">Брак и его формы. Юридический брак. Фактический брак. Сожительство. Современная </w:t>
            </w:r>
            <w:r w:rsidRPr="004E109C">
              <w:rPr>
                <w:rStyle w:val="FontStyle71"/>
                <w:rFonts w:ascii="Times New Roman" w:hAnsi="Times New Roman" w:cs="Times New Roman"/>
              </w:rPr>
              <w:t xml:space="preserve"> </w:t>
            </w:r>
            <w:r w:rsidRPr="004E109C">
              <w:rPr>
                <w:rStyle w:val="FontStyle88"/>
                <w:sz w:val="24"/>
                <w:szCs w:val="24"/>
              </w:rPr>
              <w:t xml:space="preserve">структура семьи. Демографическое  понятие  брачности  и  ее  основные  характеристики.  Показатели брачности. </w:t>
            </w:r>
            <w:r w:rsidRPr="004E109C">
              <w:t>Специальные коэффициенты брачности. Факторы, влияющие на брачность населения. Браки и воспроизводство населения. Тенденции изменения размера и состава семей и домохозяйств в странах мира.</w:t>
            </w:r>
            <w:r w:rsidRPr="004E109C">
              <w:rPr>
                <w:rStyle w:val="FontStyle88"/>
                <w:sz w:val="24"/>
                <w:szCs w:val="24"/>
              </w:rPr>
              <w:t xml:space="preserve"> Источники информации о брачности. Брачность и рождаемость. Тенденции брачности в России, РБ и странах мира. </w:t>
            </w:r>
          </w:p>
          <w:p w:rsidR="00D75888" w:rsidRPr="004E109C" w:rsidRDefault="00D75888" w:rsidP="00317B1A">
            <w:pPr>
              <w:pStyle w:val="Style19"/>
              <w:widowControl/>
              <w:tabs>
                <w:tab w:val="left" w:pos="1454"/>
              </w:tabs>
              <w:spacing w:line="240" w:lineRule="auto"/>
              <w:ind w:left="77"/>
              <w:rPr>
                <w:rStyle w:val="FontStyle88"/>
                <w:sz w:val="24"/>
                <w:szCs w:val="24"/>
              </w:rPr>
            </w:pPr>
            <w:r w:rsidRPr="004E109C">
              <w:rPr>
                <w:rStyle w:val="FontStyle73"/>
                <w:b w:val="0"/>
                <w:spacing w:val="-10"/>
                <w:sz w:val="24"/>
                <w:szCs w:val="24"/>
              </w:rPr>
              <w:t xml:space="preserve">           Развод.</w:t>
            </w:r>
            <w:r w:rsidRPr="004E109C">
              <w:rPr>
                <w:rStyle w:val="FontStyle88"/>
                <w:sz w:val="24"/>
                <w:szCs w:val="24"/>
              </w:rPr>
              <w:t xml:space="preserve"> Расторжение брака. Демографическое понятие разводимости. Показатели разводимости. </w:t>
            </w:r>
            <w:r w:rsidRPr="004E109C">
              <w:t>Факторы, влияющие на разводимость населения. Разводы и воспроизводство населения.</w:t>
            </w:r>
            <w:r w:rsidRPr="004E109C">
              <w:rPr>
                <w:rStyle w:val="FontStyle88"/>
                <w:sz w:val="24"/>
                <w:szCs w:val="24"/>
              </w:rPr>
              <w:t xml:space="preserve"> Тенденции разводимости в мире, России и РБ.</w:t>
            </w:r>
          </w:p>
          <w:p w:rsidR="00D75888" w:rsidRPr="004E109C" w:rsidRDefault="00D75888" w:rsidP="00317B1A">
            <w:pPr>
              <w:pStyle w:val="Style19"/>
              <w:widowControl/>
              <w:tabs>
                <w:tab w:val="left" w:pos="1454"/>
              </w:tabs>
              <w:spacing w:line="240" w:lineRule="auto"/>
              <w:ind w:left="77"/>
              <w:rPr>
                <w:rStyle w:val="FontStyle88"/>
                <w:sz w:val="24"/>
                <w:szCs w:val="24"/>
              </w:rPr>
            </w:pPr>
            <w:r w:rsidRPr="004E109C">
              <w:rPr>
                <w:rStyle w:val="FontStyle88"/>
                <w:sz w:val="24"/>
                <w:szCs w:val="24"/>
              </w:rPr>
              <w:t xml:space="preserve">           Исторические тенденции, современное состояние и перспективы развития семьи в России. Основные положения Семейного законодательства России. Кризис семьи в России. Развитие новых форм брака и семьи как результат глобального социального развития.</w:t>
            </w:r>
          </w:p>
          <w:p w:rsidR="00D75888" w:rsidRPr="00182D3F" w:rsidRDefault="00D75888" w:rsidP="004E109C">
            <w:pPr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hAnsi="Times New Roman"/>
              </w:rPr>
            </w:pPr>
            <w:r w:rsidRPr="00182D3F">
              <w:rPr>
                <w:rStyle w:val="FontStyle88"/>
                <w:b/>
                <w:sz w:val="24"/>
                <w:szCs w:val="24"/>
              </w:rPr>
              <w:t>Демографическая политика</w:t>
            </w:r>
            <w:r w:rsidRPr="00182D3F">
              <w:rPr>
                <w:rStyle w:val="FontStyle88"/>
                <w:sz w:val="24"/>
                <w:szCs w:val="24"/>
              </w:rPr>
              <w:t xml:space="preserve"> – сущность и содержание. Цели и методы демографической политики.</w:t>
            </w:r>
            <w:r w:rsidRPr="00182D3F">
              <w:rPr>
                <w:rFonts w:ascii="Times New Roman" w:hAnsi="Times New Roman"/>
              </w:rPr>
              <w:t xml:space="preserve"> История демографической политики за рубежом и в России. Теория Мальтуса. Суть демографической политики по Мальтусу. Развитие евгенической теории. Ее принципы. Связь евгеники и генетики. Цели и основные направления современной национальной демографической политики. </w:t>
            </w:r>
            <w:r w:rsidRPr="00182D3F">
              <w:rPr>
                <w:rStyle w:val="FontStyle88"/>
                <w:sz w:val="24"/>
                <w:szCs w:val="24"/>
              </w:rPr>
              <w:t xml:space="preserve"> Основные проблемы демографической политики в современной России. </w:t>
            </w:r>
            <w:r w:rsidRPr="00182D3F">
              <w:rPr>
                <w:rFonts w:ascii="Times New Roman" w:hAnsi="Times New Roman"/>
              </w:rPr>
              <w:t>Национальные программы, экономические и административные меры.</w:t>
            </w:r>
          </w:p>
          <w:p w:rsidR="00D75888" w:rsidRPr="00182D3F" w:rsidRDefault="00D75888" w:rsidP="004E109C">
            <w:pPr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Style w:val="FontStyle88"/>
                <w:sz w:val="24"/>
                <w:szCs w:val="24"/>
              </w:rPr>
            </w:pPr>
            <w:r w:rsidRPr="00182D3F">
              <w:rPr>
                <w:rFonts w:ascii="Times New Roman" w:hAnsi="Times New Roman"/>
              </w:rPr>
              <w:t>Решение ситуационных задач.</w:t>
            </w:r>
          </w:p>
          <w:p w:rsidR="00D75888" w:rsidRPr="00182D3F" w:rsidRDefault="00D75888" w:rsidP="004E109C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D75888" w:rsidRPr="004E109C" w:rsidRDefault="00D75888" w:rsidP="004E109C">
      <w:pPr>
        <w:spacing w:after="0"/>
        <w:ind w:firstLine="720"/>
        <w:jc w:val="both"/>
        <w:rPr>
          <w:rFonts w:ascii="Times New Roman" w:hAnsi="Times New Roman"/>
        </w:rPr>
      </w:pPr>
    </w:p>
    <w:p w:rsidR="00D75888" w:rsidRPr="004E109C" w:rsidRDefault="00D75888" w:rsidP="004E109C">
      <w:pPr>
        <w:spacing w:after="0"/>
        <w:jc w:val="center"/>
        <w:rPr>
          <w:rFonts w:ascii="Times New Roman" w:hAnsi="Times New Roman"/>
        </w:rPr>
      </w:pPr>
      <w:r w:rsidRPr="004E109C">
        <w:rPr>
          <w:rFonts w:ascii="Times New Roman" w:hAnsi="Times New Roman"/>
          <w:b/>
        </w:rPr>
        <w:t xml:space="preserve"> 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</w:rPr>
      </w:pP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E109C">
        <w:rPr>
          <w:rFonts w:ascii="Times New Roman" w:hAnsi="Times New Roman"/>
          <w:b/>
        </w:rPr>
        <w:t>6.2. Разделы дисциплины и виды учебных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3356"/>
        <w:gridCol w:w="955"/>
        <w:gridCol w:w="955"/>
        <w:gridCol w:w="955"/>
        <w:gridCol w:w="955"/>
        <w:gridCol w:w="1911"/>
      </w:tblGrid>
      <w:tr w:rsidR="00D75888" w:rsidRPr="00182D3F" w:rsidTr="00317B1A">
        <w:tc>
          <w:tcPr>
            <w:tcW w:w="484" w:type="dxa"/>
            <w:vMerge w:val="restart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№</w:t>
            </w:r>
          </w:p>
        </w:tc>
        <w:tc>
          <w:tcPr>
            <w:tcW w:w="3356" w:type="dxa"/>
            <w:vMerge w:val="restart"/>
          </w:tcPr>
          <w:p w:rsidR="00D75888" w:rsidRPr="00632F67" w:rsidRDefault="00D75888" w:rsidP="00632F67">
            <w:pPr>
              <w:pStyle w:val="ListParagraph"/>
              <w:numPr>
                <w:ilvl w:val="0"/>
                <w:numId w:val="8"/>
              </w:numPr>
              <w:spacing w:after="0"/>
              <w:jc w:val="center"/>
              <w:rPr>
                <w:rFonts w:ascii="Times New Roman" w:hAnsi="Times New Roman"/>
              </w:rPr>
            </w:pPr>
            <w:r w:rsidRPr="00632F67">
              <w:rPr>
                <w:rFonts w:ascii="Times New Roman" w:hAnsi="Times New Roman"/>
              </w:rPr>
              <w:t>Наименование раздела дисциплины</w:t>
            </w:r>
          </w:p>
        </w:tc>
        <w:tc>
          <w:tcPr>
            <w:tcW w:w="5731" w:type="dxa"/>
            <w:gridSpan w:val="5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Распределение трудоемкости (в часах) по видам учебных занятий</w:t>
            </w:r>
          </w:p>
        </w:tc>
      </w:tr>
      <w:tr w:rsidR="00D75888" w:rsidRPr="00182D3F" w:rsidTr="00317B1A">
        <w:tc>
          <w:tcPr>
            <w:tcW w:w="484" w:type="dxa"/>
            <w:vMerge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6" w:type="dxa"/>
            <w:vMerge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5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ЛК</w:t>
            </w:r>
          </w:p>
        </w:tc>
        <w:tc>
          <w:tcPr>
            <w:tcW w:w="955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ПЗ</w:t>
            </w:r>
          </w:p>
        </w:tc>
        <w:tc>
          <w:tcPr>
            <w:tcW w:w="955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ЛБ</w:t>
            </w:r>
          </w:p>
        </w:tc>
        <w:tc>
          <w:tcPr>
            <w:tcW w:w="955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СРС</w:t>
            </w:r>
          </w:p>
        </w:tc>
        <w:tc>
          <w:tcPr>
            <w:tcW w:w="1911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Всего</w:t>
            </w:r>
          </w:p>
        </w:tc>
      </w:tr>
      <w:tr w:rsidR="00D75888" w:rsidRPr="00182D3F" w:rsidTr="00317B1A">
        <w:tc>
          <w:tcPr>
            <w:tcW w:w="484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3356" w:type="dxa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Демография как наука  о народонаселении</w:t>
            </w:r>
          </w:p>
        </w:tc>
        <w:tc>
          <w:tcPr>
            <w:tcW w:w="955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2</w:t>
            </w:r>
          </w:p>
        </w:tc>
        <w:tc>
          <w:tcPr>
            <w:tcW w:w="955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5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5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10</w:t>
            </w:r>
          </w:p>
        </w:tc>
        <w:tc>
          <w:tcPr>
            <w:tcW w:w="1911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12</w:t>
            </w:r>
          </w:p>
        </w:tc>
      </w:tr>
      <w:tr w:rsidR="00D75888" w:rsidRPr="00182D3F" w:rsidTr="00317B1A">
        <w:tc>
          <w:tcPr>
            <w:tcW w:w="484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2.</w:t>
            </w:r>
          </w:p>
        </w:tc>
        <w:tc>
          <w:tcPr>
            <w:tcW w:w="3356" w:type="dxa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Статика населения</w:t>
            </w:r>
          </w:p>
        </w:tc>
        <w:tc>
          <w:tcPr>
            <w:tcW w:w="955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4</w:t>
            </w:r>
          </w:p>
        </w:tc>
        <w:tc>
          <w:tcPr>
            <w:tcW w:w="955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8</w:t>
            </w:r>
          </w:p>
        </w:tc>
        <w:tc>
          <w:tcPr>
            <w:tcW w:w="955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5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20</w:t>
            </w:r>
          </w:p>
        </w:tc>
        <w:tc>
          <w:tcPr>
            <w:tcW w:w="1911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32</w:t>
            </w:r>
          </w:p>
        </w:tc>
      </w:tr>
      <w:tr w:rsidR="00D75888" w:rsidRPr="00182D3F" w:rsidTr="00317B1A">
        <w:tc>
          <w:tcPr>
            <w:tcW w:w="484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3.</w:t>
            </w:r>
          </w:p>
        </w:tc>
        <w:tc>
          <w:tcPr>
            <w:tcW w:w="3356" w:type="dxa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Динамика населения</w:t>
            </w:r>
          </w:p>
        </w:tc>
        <w:tc>
          <w:tcPr>
            <w:tcW w:w="955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6</w:t>
            </w:r>
          </w:p>
        </w:tc>
        <w:tc>
          <w:tcPr>
            <w:tcW w:w="955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20</w:t>
            </w:r>
          </w:p>
        </w:tc>
        <w:tc>
          <w:tcPr>
            <w:tcW w:w="955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5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38</w:t>
            </w:r>
          </w:p>
        </w:tc>
        <w:tc>
          <w:tcPr>
            <w:tcW w:w="1911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64</w:t>
            </w:r>
          </w:p>
        </w:tc>
      </w:tr>
      <w:tr w:rsidR="00D75888" w:rsidRPr="00182D3F" w:rsidTr="00317B1A">
        <w:tc>
          <w:tcPr>
            <w:tcW w:w="484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6" w:type="dxa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ИТОГО</w:t>
            </w:r>
          </w:p>
        </w:tc>
        <w:tc>
          <w:tcPr>
            <w:tcW w:w="955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12</w:t>
            </w:r>
          </w:p>
        </w:tc>
        <w:tc>
          <w:tcPr>
            <w:tcW w:w="955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28</w:t>
            </w:r>
          </w:p>
        </w:tc>
        <w:tc>
          <w:tcPr>
            <w:tcW w:w="955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5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68</w:t>
            </w:r>
          </w:p>
        </w:tc>
        <w:tc>
          <w:tcPr>
            <w:tcW w:w="1911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108</w:t>
            </w:r>
          </w:p>
        </w:tc>
      </w:tr>
    </w:tbl>
    <w:p w:rsidR="00D75888" w:rsidRPr="004E109C" w:rsidRDefault="00D75888" w:rsidP="004E109C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D75888" w:rsidRPr="004E109C" w:rsidRDefault="00D75888" w:rsidP="004E109C">
      <w:pPr>
        <w:spacing w:after="0"/>
        <w:rPr>
          <w:rFonts w:ascii="Times New Roman" w:hAnsi="Times New Roman"/>
          <w:sz w:val="28"/>
          <w:szCs w:val="28"/>
        </w:rPr>
      </w:pPr>
      <w:r w:rsidRPr="004E109C">
        <w:rPr>
          <w:rFonts w:ascii="Times New Roman" w:hAnsi="Times New Roman"/>
          <w:b/>
        </w:rPr>
        <w:t>6.3. Лабораторный практикум учебным планом не предусмотрен</w:t>
      </w:r>
      <w:r w:rsidRPr="004E109C">
        <w:rPr>
          <w:rFonts w:ascii="Times New Roman" w:hAnsi="Times New Roman"/>
          <w:sz w:val="28"/>
          <w:szCs w:val="28"/>
        </w:rPr>
        <w:t xml:space="preserve"> 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>6.4. Междисциплинарные связи дисциплины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3354"/>
        <w:gridCol w:w="2197"/>
        <w:gridCol w:w="1980"/>
        <w:gridCol w:w="1543"/>
      </w:tblGrid>
      <w:tr w:rsidR="00D75888" w:rsidRPr="00182D3F" w:rsidTr="00317B1A">
        <w:tc>
          <w:tcPr>
            <w:tcW w:w="497" w:type="dxa"/>
            <w:vMerge w:val="restart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№</w:t>
            </w:r>
          </w:p>
        </w:tc>
        <w:tc>
          <w:tcPr>
            <w:tcW w:w="3354" w:type="dxa"/>
            <w:vMerge w:val="restart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Наименование обеспечиваемых (последующих) дисциплин</w:t>
            </w:r>
          </w:p>
        </w:tc>
        <w:tc>
          <w:tcPr>
            <w:tcW w:w="5720" w:type="dxa"/>
            <w:gridSpan w:val="3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D75888" w:rsidRPr="00182D3F" w:rsidTr="00317B1A">
        <w:tc>
          <w:tcPr>
            <w:tcW w:w="497" w:type="dxa"/>
            <w:vMerge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354" w:type="dxa"/>
            <w:vMerge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97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1</w:t>
            </w:r>
          </w:p>
        </w:tc>
        <w:tc>
          <w:tcPr>
            <w:tcW w:w="1980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2</w:t>
            </w:r>
          </w:p>
        </w:tc>
        <w:tc>
          <w:tcPr>
            <w:tcW w:w="1543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3</w:t>
            </w:r>
          </w:p>
        </w:tc>
      </w:tr>
      <w:tr w:rsidR="00D75888" w:rsidRPr="00182D3F" w:rsidTr="00317B1A">
        <w:tc>
          <w:tcPr>
            <w:tcW w:w="497" w:type="dxa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 xml:space="preserve">5. </w:t>
            </w:r>
          </w:p>
        </w:tc>
        <w:tc>
          <w:tcPr>
            <w:tcW w:w="3354" w:type="dxa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Основы педиатрии и гигиены</w:t>
            </w:r>
          </w:p>
        </w:tc>
        <w:tc>
          <w:tcPr>
            <w:tcW w:w="2197" w:type="dxa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+</w:t>
            </w:r>
          </w:p>
        </w:tc>
        <w:tc>
          <w:tcPr>
            <w:tcW w:w="1543" w:type="dxa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+</w:t>
            </w:r>
          </w:p>
        </w:tc>
      </w:tr>
    </w:tbl>
    <w:p w:rsidR="00D75888" w:rsidRPr="004E109C" w:rsidRDefault="00D75888" w:rsidP="004E109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E109C">
        <w:rPr>
          <w:rFonts w:ascii="Times New Roman" w:hAnsi="Times New Roman"/>
          <w:b/>
          <w:sz w:val="28"/>
          <w:szCs w:val="28"/>
        </w:rPr>
        <w:t>Тематика практических занятий:</w:t>
      </w:r>
    </w:p>
    <w:p w:rsidR="00D75888" w:rsidRPr="004E109C" w:rsidRDefault="00D75888" w:rsidP="004E109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75888" w:rsidRPr="00632F67" w:rsidRDefault="00D75888" w:rsidP="004E109C">
      <w:pPr>
        <w:spacing w:after="0"/>
        <w:jc w:val="both"/>
        <w:rPr>
          <w:rFonts w:ascii="Times New Roman" w:hAnsi="Times New Roman"/>
          <w:b/>
          <w:i/>
        </w:rPr>
      </w:pPr>
      <w:r w:rsidRPr="00632F67">
        <w:rPr>
          <w:rFonts w:ascii="Times New Roman" w:hAnsi="Times New Roman"/>
          <w:b/>
          <w:sz w:val="28"/>
          <w:szCs w:val="28"/>
        </w:rPr>
        <w:t>Занятие 1 (2 часа).Тема:</w:t>
      </w:r>
      <w:r w:rsidRPr="00632F67">
        <w:rPr>
          <w:rFonts w:ascii="Times New Roman" w:hAnsi="Times New Roman"/>
          <w:b/>
          <w:i/>
        </w:rPr>
        <w:t xml:space="preserve"> Статика населения. </w:t>
      </w:r>
      <w:r w:rsidRPr="00632F67">
        <w:rPr>
          <w:rFonts w:ascii="Times New Roman" w:hAnsi="Times New Roman"/>
          <w:b/>
          <w:bCs/>
          <w:i/>
        </w:rPr>
        <w:t>Учет населения как основной источник сведений о его развитии</w:t>
      </w:r>
      <w:r w:rsidRPr="00632F67">
        <w:rPr>
          <w:rFonts w:ascii="Times New Roman" w:hAnsi="Times New Roman"/>
          <w:b/>
          <w:i/>
        </w:rPr>
        <w:t xml:space="preserve">. </w:t>
      </w:r>
    </w:p>
    <w:p w:rsidR="00D75888" w:rsidRPr="004E109C" w:rsidRDefault="00D75888" w:rsidP="004E109C">
      <w:pPr>
        <w:pStyle w:val="NormalWeb"/>
        <w:spacing w:after="0"/>
        <w:jc w:val="both"/>
        <w:rPr>
          <w:i/>
        </w:rPr>
      </w:pPr>
      <w:r w:rsidRPr="004E109C">
        <w:rPr>
          <w:sz w:val="28"/>
          <w:szCs w:val="28"/>
          <w:u w:val="single"/>
        </w:rPr>
        <w:t>Вопросы для обсуждения</w:t>
      </w:r>
      <w:r w:rsidRPr="004E109C">
        <w:rPr>
          <w:sz w:val="28"/>
          <w:szCs w:val="28"/>
        </w:rPr>
        <w:t>:</w:t>
      </w:r>
      <w:r w:rsidRPr="004E109C">
        <w:rPr>
          <w:b/>
          <w:i/>
        </w:rPr>
        <w:t xml:space="preserve"> </w:t>
      </w:r>
    </w:p>
    <w:p w:rsidR="00D75888" w:rsidRPr="004E109C" w:rsidRDefault="00D75888" w:rsidP="00632F67">
      <w:pPr>
        <w:pStyle w:val="Style19"/>
        <w:widowControl/>
        <w:spacing w:line="240" w:lineRule="auto"/>
        <w:ind w:left="708" w:right="10"/>
        <w:rPr>
          <w:b/>
        </w:rPr>
      </w:pPr>
      <w:r w:rsidRPr="004E109C">
        <w:t xml:space="preserve">Методы учета населения и статистические показатели, характеризующие динамику и структуру населения. </w:t>
      </w:r>
    </w:p>
    <w:p w:rsidR="00D75888" w:rsidRPr="00317B1A" w:rsidRDefault="00D75888" w:rsidP="00317B1A">
      <w:pPr>
        <w:pStyle w:val="Style19"/>
        <w:widowControl/>
        <w:numPr>
          <w:ilvl w:val="0"/>
          <w:numId w:val="9"/>
        </w:numPr>
        <w:spacing w:line="240" w:lineRule="auto"/>
        <w:ind w:right="10"/>
        <w:rPr>
          <w:rStyle w:val="FontStyle88"/>
          <w:sz w:val="24"/>
          <w:szCs w:val="24"/>
        </w:rPr>
      </w:pPr>
      <w:r w:rsidRPr="004E109C">
        <w:t xml:space="preserve"> </w:t>
      </w:r>
    </w:p>
    <w:p w:rsidR="00D75888" w:rsidRPr="004E109C" w:rsidRDefault="00D75888" w:rsidP="00317B1A">
      <w:pPr>
        <w:pStyle w:val="Style19"/>
        <w:widowControl/>
        <w:numPr>
          <w:ilvl w:val="0"/>
          <w:numId w:val="9"/>
        </w:numPr>
        <w:spacing w:line="240" w:lineRule="auto"/>
        <w:ind w:right="10"/>
        <w:rPr>
          <w:b/>
        </w:rPr>
      </w:pPr>
      <w:r w:rsidRPr="004E109C">
        <w:t xml:space="preserve">Текущий учет демографических событий. </w:t>
      </w:r>
    </w:p>
    <w:p w:rsidR="00D75888" w:rsidRPr="004E109C" w:rsidRDefault="00D75888" w:rsidP="00317B1A">
      <w:pPr>
        <w:pStyle w:val="Style19"/>
        <w:widowControl/>
        <w:numPr>
          <w:ilvl w:val="0"/>
          <w:numId w:val="9"/>
        </w:numPr>
        <w:spacing w:line="240" w:lineRule="auto"/>
        <w:ind w:right="10"/>
        <w:rPr>
          <w:b/>
        </w:rPr>
      </w:pPr>
      <w:r w:rsidRPr="004E109C">
        <w:t xml:space="preserve">Текущий учет миграции. </w:t>
      </w:r>
    </w:p>
    <w:p w:rsidR="00D75888" w:rsidRPr="004E109C" w:rsidRDefault="00D75888" w:rsidP="00317B1A">
      <w:pPr>
        <w:pStyle w:val="Style19"/>
        <w:widowControl/>
        <w:numPr>
          <w:ilvl w:val="0"/>
          <w:numId w:val="9"/>
        </w:numPr>
        <w:spacing w:line="240" w:lineRule="auto"/>
        <w:ind w:right="10"/>
        <w:rPr>
          <w:rStyle w:val="FontStyle88"/>
          <w:b/>
          <w:sz w:val="24"/>
          <w:szCs w:val="24"/>
        </w:rPr>
      </w:pPr>
      <w:r w:rsidRPr="004E109C">
        <w:t xml:space="preserve">Административные источники данных о населении. </w:t>
      </w:r>
      <w:r w:rsidRPr="004E109C">
        <w:rPr>
          <w:rStyle w:val="FontStyle88"/>
          <w:sz w:val="24"/>
          <w:szCs w:val="24"/>
        </w:rPr>
        <w:t xml:space="preserve"> </w:t>
      </w:r>
    </w:p>
    <w:p w:rsidR="00D75888" w:rsidRPr="004E109C" w:rsidRDefault="00D75888" w:rsidP="00317B1A">
      <w:pPr>
        <w:pStyle w:val="Style19"/>
        <w:widowControl/>
        <w:numPr>
          <w:ilvl w:val="0"/>
          <w:numId w:val="9"/>
        </w:numPr>
        <w:spacing w:line="240" w:lineRule="auto"/>
        <w:ind w:right="10"/>
        <w:rPr>
          <w:b/>
        </w:rPr>
      </w:pPr>
      <w:r w:rsidRPr="004E109C">
        <w:t>Выборочные социально-демографические обследования (</w:t>
      </w:r>
      <w:r w:rsidRPr="004E109C">
        <w:rPr>
          <w:rStyle w:val="Heading2Char"/>
          <w:rFonts w:ascii="Times New Roman" w:hAnsi="Times New Roman"/>
          <w:b w:val="0"/>
          <w:i w:val="0"/>
          <w:sz w:val="24"/>
          <w:szCs w:val="24"/>
        </w:rPr>
        <w:t>микроперепись населения России 1994</w:t>
      </w:r>
      <w:r w:rsidRPr="004E109C">
        <w:rPr>
          <w:b/>
          <w:i/>
        </w:rPr>
        <w:t>, D</w:t>
      </w:r>
      <w:r w:rsidRPr="004E109C">
        <w:t>HS, GGS, CAP, WFS).</w:t>
      </w:r>
    </w:p>
    <w:p w:rsidR="00D75888" w:rsidRPr="004E109C" w:rsidRDefault="00D75888" w:rsidP="00317B1A">
      <w:pPr>
        <w:pStyle w:val="NormalWeb"/>
        <w:spacing w:after="0"/>
        <w:jc w:val="both"/>
        <w:rPr>
          <w:b/>
          <w:i/>
        </w:rPr>
      </w:pPr>
    </w:p>
    <w:p w:rsidR="00D75888" w:rsidRPr="004E109C" w:rsidRDefault="00D75888" w:rsidP="004E109C">
      <w:pPr>
        <w:numPr>
          <w:ilvl w:val="0"/>
          <w:numId w:val="9"/>
        </w:numPr>
        <w:shd w:val="clear" w:color="auto" w:fill="FFFFFF"/>
        <w:spacing w:before="100" w:beforeAutospacing="1" w:after="0" w:line="226" w:lineRule="atLeast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  <w:color w:val="000000"/>
        </w:rPr>
        <w:t xml:space="preserve"> Виды демографической информации и виды источников данных о населении.</w:t>
      </w:r>
    </w:p>
    <w:p w:rsidR="00D75888" w:rsidRPr="00317B1A" w:rsidRDefault="00D75888" w:rsidP="00317B1A">
      <w:pPr>
        <w:pStyle w:val="Style19"/>
        <w:widowControl/>
        <w:numPr>
          <w:ilvl w:val="0"/>
          <w:numId w:val="9"/>
        </w:numPr>
        <w:shd w:val="clear" w:color="auto" w:fill="FFFFFF"/>
        <w:spacing w:before="100" w:beforeAutospacing="1" w:line="226" w:lineRule="atLeast"/>
        <w:ind w:right="10"/>
      </w:pPr>
      <w:r w:rsidRPr="00317B1A">
        <w:rPr>
          <w:color w:val="000000"/>
        </w:rPr>
        <w:t>Роль демографической информации для практической деятельности и научных исследований.</w:t>
      </w:r>
    </w:p>
    <w:p w:rsidR="00D75888" w:rsidRPr="004E109C" w:rsidRDefault="00D75888" w:rsidP="004E109C">
      <w:pPr>
        <w:numPr>
          <w:ilvl w:val="0"/>
          <w:numId w:val="9"/>
        </w:numPr>
        <w:shd w:val="clear" w:color="auto" w:fill="FFFFFF"/>
        <w:spacing w:before="100" w:beforeAutospacing="1" w:after="0" w:line="226" w:lineRule="atLeast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  <w:color w:val="000000"/>
        </w:rPr>
        <w:t>Каковы критерии отнесения населения к наличному населению, постоянному населению, к временно отсутствующим и временно пребывающим?</w:t>
      </w:r>
    </w:p>
    <w:p w:rsidR="00D75888" w:rsidRPr="004E109C" w:rsidRDefault="00D75888" w:rsidP="00317B1A">
      <w:pPr>
        <w:pStyle w:val="Style19"/>
        <w:widowControl/>
        <w:numPr>
          <w:ilvl w:val="0"/>
          <w:numId w:val="9"/>
        </w:numPr>
        <w:spacing w:line="240" w:lineRule="auto"/>
        <w:ind w:right="10"/>
        <w:rPr>
          <w:b/>
        </w:rPr>
      </w:pPr>
      <w:r w:rsidRPr="004E109C">
        <w:t>Принципы проведения и содержание программ переписей населения.</w:t>
      </w:r>
    </w:p>
    <w:p w:rsidR="00D75888" w:rsidRPr="00317B1A" w:rsidRDefault="00D75888" w:rsidP="00317B1A">
      <w:pPr>
        <w:pStyle w:val="Style19"/>
        <w:widowControl/>
        <w:numPr>
          <w:ilvl w:val="0"/>
          <w:numId w:val="9"/>
        </w:numPr>
        <w:shd w:val="clear" w:color="auto" w:fill="FFFFFF"/>
        <w:spacing w:before="100" w:beforeAutospacing="1" w:line="226" w:lineRule="atLeast"/>
        <w:ind w:right="10"/>
        <w:rPr>
          <w:rStyle w:val="FontStyle88"/>
          <w:sz w:val="24"/>
          <w:szCs w:val="24"/>
        </w:rPr>
      </w:pPr>
      <w:r w:rsidRPr="00317B1A">
        <w:rPr>
          <w:rStyle w:val="FontStyle88"/>
          <w:sz w:val="24"/>
          <w:szCs w:val="24"/>
        </w:rPr>
        <w:t xml:space="preserve">Сплошные и выборочные переписи. </w:t>
      </w:r>
    </w:p>
    <w:p w:rsidR="00D75888" w:rsidRPr="004E109C" w:rsidRDefault="00D75888" w:rsidP="00317B1A">
      <w:pPr>
        <w:pStyle w:val="Style19"/>
        <w:widowControl/>
        <w:numPr>
          <w:ilvl w:val="0"/>
          <w:numId w:val="9"/>
        </w:numPr>
        <w:spacing w:line="240" w:lineRule="auto"/>
        <w:ind w:right="10"/>
        <w:rPr>
          <w:b/>
        </w:rPr>
      </w:pPr>
      <w:r w:rsidRPr="004E109C">
        <w:t>Принципы проведения и содержание программ переписей населения.</w:t>
      </w:r>
    </w:p>
    <w:p w:rsidR="00D75888" w:rsidRPr="00317B1A" w:rsidRDefault="00D75888" w:rsidP="00317B1A">
      <w:pPr>
        <w:pStyle w:val="Style19"/>
        <w:widowControl/>
        <w:numPr>
          <w:ilvl w:val="0"/>
          <w:numId w:val="9"/>
        </w:numPr>
        <w:shd w:val="clear" w:color="auto" w:fill="FFFFFF"/>
        <w:spacing w:before="100" w:beforeAutospacing="1" w:line="226" w:lineRule="atLeast"/>
        <w:ind w:right="10"/>
        <w:rPr>
          <w:rStyle w:val="FontStyle88"/>
          <w:sz w:val="24"/>
          <w:szCs w:val="24"/>
        </w:rPr>
      </w:pPr>
      <w:r w:rsidRPr="00317B1A">
        <w:rPr>
          <w:rStyle w:val="FontStyle88"/>
          <w:sz w:val="24"/>
          <w:szCs w:val="24"/>
        </w:rPr>
        <w:t xml:space="preserve">Сплошные и выборочные переписи. </w:t>
      </w:r>
    </w:p>
    <w:p w:rsidR="00D75888" w:rsidRPr="00317B1A" w:rsidRDefault="00D75888" w:rsidP="004E109C">
      <w:pPr>
        <w:numPr>
          <w:ilvl w:val="0"/>
          <w:numId w:val="9"/>
        </w:numPr>
        <w:shd w:val="clear" w:color="auto" w:fill="FFFFFF"/>
        <w:spacing w:before="100" w:beforeAutospacing="1" w:after="0" w:line="226" w:lineRule="atLeast"/>
        <w:jc w:val="both"/>
        <w:rPr>
          <w:rFonts w:ascii="Times New Roman" w:hAnsi="Times New Roman"/>
        </w:rPr>
      </w:pPr>
      <w:r w:rsidRPr="00317B1A">
        <w:rPr>
          <w:rFonts w:ascii="Times New Roman" w:hAnsi="Times New Roman"/>
          <w:color w:val="000000"/>
        </w:rPr>
        <w:t>Чем современные переписи населения отличаются от его традиционных учетов?</w:t>
      </w:r>
    </w:p>
    <w:p w:rsidR="00D75888" w:rsidRPr="004E109C" w:rsidRDefault="00D75888" w:rsidP="004E109C">
      <w:pPr>
        <w:numPr>
          <w:ilvl w:val="0"/>
          <w:numId w:val="9"/>
        </w:numPr>
        <w:shd w:val="clear" w:color="auto" w:fill="FFFFFF"/>
        <w:spacing w:before="100" w:beforeAutospacing="1" w:after="0" w:line="226" w:lineRule="atLeast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  <w:color w:val="000000"/>
        </w:rPr>
        <w:t xml:space="preserve"> Когда и где была проведена первая перепись населения современного типа?</w:t>
      </w:r>
    </w:p>
    <w:p w:rsidR="00D75888" w:rsidRPr="004E109C" w:rsidRDefault="00D75888" w:rsidP="004E109C">
      <w:pPr>
        <w:numPr>
          <w:ilvl w:val="0"/>
          <w:numId w:val="9"/>
        </w:numPr>
        <w:shd w:val="clear" w:color="auto" w:fill="FFFFFF"/>
        <w:spacing w:before="100" w:beforeAutospacing="1" w:after="0" w:line="226" w:lineRule="atLeast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  <w:color w:val="000000"/>
        </w:rPr>
        <w:t>Переписи населения в нашей стране - краткая характеристика истории.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>Задание:</w:t>
      </w:r>
    </w:p>
    <w:p w:rsidR="00D75888" w:rsidRPr="00317B1A" w:rsidRDefault="00D75888" w:rsidP="004E109C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</w:rPr>
      </w:pPr>
      <w:r w:rsidRPr="00317B1A">
        <w:rPr>
          <w:rFonts w:ascii="Times New Roman" w:hAnsi="Times New Roman"/>
          <w:sz w:val="24"/>
          <w:szCs w:val="24"/>
        </w:rPr>
        <w:t>Внести термины в словарь.</w:t>
      </w:r>
    </w:p>
    <w:p w:rsidR="00D75888" w:rsidRPr="00317B1A" w:rsidRDefault="00D75888" w:rsidP="004E109C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</w:rPr>
      </w:pPr>
      <w:r w:rsidRPr="00317B1A">
        <w:rPr>
          <w:rFonts w:ascii="Times New Roman" w:hAnsi="Times New Roman"/>
          <w:sz w:val="24"/>
          <w:szCs w:val="24"/>
        </w:rPr>
        <w:t>Изобразите схематично связь демографии с другими науками</w:t>
      </w:r>
    </w:p>
    <w:p w:rsidR="00D75888" w:rsidRPr="00317B1A" w:rsidRDefault="00D75888" w:rsidP="004E109C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</w:rPr>
      </w:pPr>
      <w:r w:rsidRPr="00317B1A">
        <w:rPr>
          <w:rFonts w:ascii="Times New Roman" w:hAnsi="Times New Roman"/>
          <w:sz w:val="24"/>
          <w:szCs w:val="24"/>
        </w:rPr>
        <w:t>Подготовить реферативные сообщения с презентацией.</w:t>
      </w:r>
    </w:p>
    <w:p w:rsidR="00D75888" w:rsidRPr="00317B1A" w:rsidRDefault="00D75888" w:rsidP="004E109C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</w:rPr>
      </w:pPr>
      <w:r w:rsidRPr="00317B1A">
        <w:rPr>
          <w:rFonts w:ascii="Times New Roman" w:hAnsi="Times New Roman"/>
          <w:sz w:val="24"/>
          <w:szCs w:val="24"/>
        </w:rPr>
        <w:t xml:space="preserve"> Подготовиться к терминологическому диктанту.</w:t>
      </w:r>
    </w:p>
    <w:p w:rsidR="00D75888" w:rsidRPr="00317B1A" w:rsidRDefault="00D75888" w:rsidP="004E109C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</w:rPr>
      </w:pPr>
      <w:r w:rsidRPr="00317B1A">
        <w:rPr>
          <w:rFonts w:ascii="Times New Roman" w:hAnsi="Times New Roman"/>
          <w:sz w:val="24"/>
          <w:szCs w:val="24"/>
        </w:rPr>
        <w:t>Заполнить таблицу «Исторические типы воспроизводства населения».</w:t>
      </w:r>
    </w:p>
    <w:p w:rsidR="00D75888" w:rsidRPr="00317B1A" w:rsidRDefault="00D75888" w:rsidP="004E109C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</w:rPr>
      </w:pPr>
      <w:r w:rsidRPr="00317B1A">
        <w:rPr>
          <w:rFonts w:ascii="Times New Roman" w:hAnsi="Times New Roman"/>
          <w:sz w:val="24"/>
          <w:szCs w:val="24"/>
        </w:rPr>
        <w:t xml:space="preserve">В одной из областей России, по данным переписи населения </w:t>
      </w:r>
      <w:smartTag w:uri="urn:schemas-microsoft-com:office:smarttags" w:element="metricconverter">
        <w:smartTagPr>
          <w:attr w:name="ProductID" w:val="2010 г"/>
        </w:smartTagPr>
        <w:r w:rsidRPr="00317B1A">
          <w:rPr>
            <w:rFonts w:ascii="Times New Roman" w:hAnsi="Times New Roman"/>
            <w:sz w:val="24"/>
            <w:szCs w:val="24"/>
          </w:rPr>
          <w:t>2010 г</w:t>
        </w:r>
      </w:smartTag>
      <w:r w:rsidRPr="00317B1A">
        <w:rPr>
          <w:rFonts w:ascii="Times New Roman" w:hAnsi="Times New Roman"/>
          <w:sz w:val="24"/>
          <w:szCs w:val="24"/>
        </w:rPr>
        <w:t>. было 8 106 тыс. человек наличного населения, 225 тыс. человек – временно проживающих и 8 095 тыс. человек – постоянного населения. Определить численность временно отсутствующего населения.</w:t>
      </w:r>
    </w:p>
    <w:p w:rsidR="00D75888" w:rsidRPr="004E109C" w:rsidRDefault="00D75888" w:rsidP="004E109C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109C">
        <w:rPr>
          <w:rFonts w:ascii="Times New Roman" w:hAnsi="Times New Roman"/>
          <w:sz w:val="24"/>
          <w:szCs w:val="24"/>
        </w:rPr>
        <w:t>Заполните таблицу: Характеристика всеобщих переписей населения в России с 1897 по 2010г.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5"/>
        <w:gridCol w:w="2966"/>
        <w:gridCol w:w="2940"/>
      </w:tblGrid>
      <w:tr w:rsidR="00D75888" w:rsidRPr="00182D3F" w:rsidTr="00317B1A">
        <w:tc>
          <w:tcPr>
            <w:tcW w:w="3190" w:type="dxa"/>
          </w:tcPr>
          <w:p w:rsidR="00D75888" w:rsidRPr="004E109C" w:rsidRDefault="00D75888" w:rsidP="004E109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109C">
              <w:rPr>
                <w:rFonts w:ascii="Times New Roman" w:hAnsi="Times New Roman"/>
                <w:sz w:val="24"/>
                <w:szCs w:val="24"/>
              </w:rPr>
              <w:t>Год проведения</w:t>
            </w:r>
          </w:p>
        </w:tc>
        <w:tc>
          <w:tcPr>
            <w:tcW w:w="3190" w:type="dxa"/>
          </w:tcPr>
          <w:p w:rsidR="00D75888" w:rsidRPr="004E109C" w:rsidRDefault="00D75888" w:rsidP="004E109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109C">
              <w:rPr>
                <w:rFonts w:ascii="Times New Roman" w:hAnsi="Times New Roman"/>
                <w:sz w:val="24"/>
                <w:szCs w:val="24"/>
              </w:rPr>
              <w:t>Особенности переписи</w:t>
            </w:r>
          </w:p>
        </w:tc>
        <w:tc>
          <w:tcPr>
            <w:tcW w:w="3191" w:type="dxa"/>
          </w:tcPr>
          <w:p w:rsidR="00D75888" w:rsidRPr="004E109C" w:rsidRDefault="00D75888" w:rsidP="004E109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109C">
              <w:rPr>
                <w:rFonts w:ascii="Times New Roman" w:hAnsi="Times New Roman"/>
                <w:sz w:val="24"/>
                <w:szCs w:val="24"/>
              </w:rPr>
              <w:t>Основные результаты переписи</w:t>
            </w:r>
          </w:p>
        </w:tc>
      </w:tr>
      <w:tr w:rsidR="00D75888" w:rsidRPr="00182D3F" w:rsidTr="00317B1A">
        <w:tc>
          <w:tcPr>
            <w:tcW w:w="3190" w:type="dxa"/>
          </w:tcPr>
          <w:p w:rsidR="00D75888" w:rsidRPr="004E109C" w:rsidRDefault="00D75888" w:rsidP="004E109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190" w:type="dxa"/>
          </w:tcPr>
          <w:p w:rsidR="00D75888" w:rsidRPr="004E109C" w:rsidRDefault="00D75888" w:rsidP="004E109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:rsidR="00D75888" w:rsidRPr="004E109C" w:rsidRDefault="00D75888" w:rsidP="004E109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D75888" w:rsidRPr="00182D3F" w:rsidTr="00317B1A">
        <w:tc>
          <w:tcPr>
            <w:tcW w:w="3190" w:type="dxa"/>
          </w:tcPr>
          <w:p w:rsidR="00D75888" w:rsidRPr="004E109C" w:rsidRDefault="00D75888" w:rsidP="004E109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190" w:type="dxa"/>
          </w:tcPr>
          <w:p w:rsidR="00D75888" w:rsidRPr="004E109C" w:rsidRDefault="00D75888" w:rsidP="004E109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:rsidR="00D75888" w:rsidRPr="004E109C" w:rsidRDefault="00D75888" w:rsidP="004E109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D75888" w:rsidRPr="004E109C" w:rsidRDefault="00D75888" w:rsidP="004E109C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D75888" w:rsidRPr="00632F67" w:rsidRDefault="00D75888" w:rsidP="004E109C">
      <w:pPr>
        <w:pStyle w:val="Style41"/>
        <w:widowControl/>
        <w:spacing w:line="240" w:lineRule="auto"/>
        <w:jc w:val="both"/>
        <w:rPr>
          <w:b/>
        </w:rPr>
      </w:pPr>
      <w:r w:rsidRPr="00632F67">
        <w:rPr>
          <w:b/>
          <w:sz w:val="28"/>
          <w:szCs w:val="28"/>
        </w:rPr>
        <w:t xml:space="preserve">Занятие 2 (2 часа). </w:t>
      </w:r>
      <w:r w:rsidRPr="00632F67">
        <w:rPr>
          <w:b/>
        </w:rPr>
        <w:t>Тема:</w:t>
      </w:r>
      <w:r w:rsidRPr="00632F67">
        <w:rPr>
          <w:b/>
          <w:i/>
        </w:rPr>
        <w:t xml:space="preserve"> Статика населения. Численность населения и его </w:t>
      </w:r>
      <w:r>
        <w:rPr>
          <w:b/>
          <w:i/>
        </w:rPr>
        <w:t>стр</w:t>
      </w:r>
      <w:r w:rsidRPr="00632F67">
        <w:rPr>
          <w:b/>
          <w:i/>
        </w:rPr>
        <w:t>уктура</w:t>
      </w:r>
      <w:r w:rsidRPr="00632F67">
        <w:rPr>
          <w:b/>
        </w:rPr>
        <w:t>.</w:t>
      </w:r>
    </w:p>
    <w:p w:rsidR="00D75888" w:rsidRDefault="00D75888" w:rsidP="004E109C">
      <w:pPr>
        <w:pStyle w:val="NormalWeb"/>
        <w:spacing w:after="0"/>
        <w:jc w:val="both"/>
      </w:pPr>
      <w:r w:rsidRPr="004E109C">
        <w:rPr>
          <w:u w:val="single"/>
        </w:rPr>
        <w:t>Вопросы для обсуждения</w:t>
      </w:r>
      <w:r w:rsidRPr="004E109C">
        <w:t>:</w:t>
      </w:r>
    </w:p>
    <w:p w:rsidR="00D75888" w:rsidRPr="00632F67" w:rsidRDefault="00D75888" w:rsidP="00632F67">
      <w:pPr>
        <w:pStyle w:val="NormalWeb"/>
        <w:numPr>
          <w:ilvl w:val="0"/>
          <w:numId w:val="43"/>
        </w:numPr>
        <w:spacing w:after="0"/>
        <w:jc w:val="both"/>
      </w:pPr>
      <w:r w:rsidRPr="00632F67">
        <w:t xml:space="preserve">Абсолютные и относительные показатели, характеризующие численность населения и его динамику. </w:t>
      </w:r>
    </w:p>
    <w:p w:rsidR="00D75888" w:rsidRPr="00632F67" w:rsidRDefault="00D75888" w:rsidP="00632F67">
      <w:pPr>
        <w:pStyle w:val="Style41"/>
        <w:widowControl/>
        <w:numPr>
          <w:ilvl w:val="0"/>
          <w:numId w:val="43"/>
        </w:numPr>
        <w:spacing w:line="240" w:lineRule="auto"/>
        <w:jc w:val="both"/>
      </w:pPr>
      <w:r w:rsidRPr="00632F67">
        <w:t xml:space="preserve">Основные тенденции изменения численности населения земного шара в ХХ - начале ХХI вв. </w:t>
      </w:r>
    </w:p>
    <w:p w:rsidR="00D75888" w:rsidRPr="00632F67" w:rsidRDefault="00D75888" w:rsidP="00632F67">
      <w:pPr>
        <w:pStyle w:val="Style41"/>
        <w:widowControl/>
        <w:numPr>
          <w:ilvl w:val="0"/>
          <w:numId w:val="43"/>
        </w:numPr>
        <w:spacing w:line="240" w:lineRule="auto"/>
        <w:jc w:val="both"/>
      </w:pPr>
      <w:r w:rsidRPr="00632F67">
        <w:t>Факторы, влияющие на изменение численности населения.</w:t>
      </w:r>
    </w:p>
    <w:p w:rsidR="00D75888" w:rsidRPr="00632F67" w:rsidRDefault="00D75888" w:rsidP="00632F67">
      <w:pPr>
        <w:pStyle w:val="Style41"/>
        <w:widowControl/>
        <w:numPr>
          <w:ilvl w:val="0"/>
          <w:numId w:val="43"/>
        </w:numPr>
        <w:spacing w:line="240" w:lineRule="auto"/>
        <w:jc w:val="both"/>
      </w:pPr>
      <w:r w:rsidRPr="00632F67">
        <w:t>По каким демографическим критериям анализируется состав населения?</w:t>
      </w:r>
    </w:p>
    <w:p w:rsidR="00D75888" w:rsidRPr="00632F67" w:rsidRDefault="00D75888" w:rsidP="00632F67">
      <w:pPr>
        <w:pStyle w:val="Style41"/>
        <w:widowControl/>
        <w:numPr>
          <w:ilvl w:val="0"/>
          <w:numId w:val="43"/>
        </w:numPr>
        <w:spacing w:line="240" w:lineRule="auto"/>
        <w:jc w:val="both"/>
      </w:pPr>
      <w:r w:rsidRPr="00632F67">
        <w:t xml:space="preserve">Пол и половая структура населения. </w:t>
      </w:r>
    </w:p>
    <w:p w:rsidR="00D75888" w:rsidRPr="00632F67" w:rsidRDefault="00D75888" w:rsidP="00632F67">
      <w:pPr>
        <w:pStyle w:val="Style41"/>
        <w:widowControl/>
        <w:numPr>
          <w:ilvl w:val="0"/>
          <w:numId w:val="43"/>
        </w:numPr>
        <w:spacing w:line="240" w:lineRule="auto"/>
        <w:jc w:val="both"/>
      </w:pPr>
      <w:r w:rsidRPr="00632F67">
        <w:t xml:space="preserve">Показатели соотношения полов. </w:t>
      </w:r>
    </w:p>
    <w:p w:rsidR="00D75888" w:rsidRPr="00632F67" w:rsidRDefault="00D75888" w:rsidP="00632F67">
      <w:pPr>
        <w:pStyle w:val="Style41"/>
        <w:widowControl/>
        <w:numPr>
          <w:ilvl w:val="0"/>
          <w:numId w:val="43"/>
        </w:numPr>
        <w:spacing w:line="240" w:lineRule="auto"/>
        <w:jc w:val="both"/>
      </w:pPr>
      <w:r w:rsidRPr="00632F67">
        <w:t>Половая структура населения мира, развитых и развивающихся стран.</w:t>
      </w:r>
    </w:p>
    <w:p w:rsidR="00D75888" w:rsidRPr="00632F67" w:rsidRDefault="00D75888" w:rsidP="00632F67">
      <w:pPr>
        <w:pStyle w:val="Style41"/>
        <w:widowControl/>
        <w:numPr>
          <w:ilvl w:val="0"/>
          <w:numId w:val="43"/>
        </w:numPr>
        <w:spacing w:line="240" w:lineRule="auto"/>
        <w:jc w:val="both"/>
      </w:pPr>
      <w:r w:rsidRPr="00632F67">
        <w:t xml:space="preserve">Возраст и возрастная структура населения. </w:t>
      </w:r>
    </w:p>
    <w:p w:rsidR="00D75888" w:rsidRPr="00632F67" w:rsidRDefault="00D75888" w:rsidP="00632F67">
      <w:pPr>
        <w:pStyle w:val="Style41"/>
        <w:widowControl/>
        <w:numPr>
          <w:ilvl w:val="0"/>
          <w:numId w:val="43"/>
        </w:numPr>
        <w:spacing w:line="240" w:lineRule="auto"/>
        <w:jc w:val="both"/>
      </w:pPr>
      <w:r w:rsidRPr="00632F67">
        <w:t xml:space="preserve">Демографическая классификация возрастного состава населения. </w:t>
      </w:r>
    </w:p>
    <w:p w:rsidR="00D75888" w:rsidRPr="00632F67" w:rsidRDefault="00D75888" w:rsidP="00632F67">
      <w:pPr>
        <w:pStyle w:val="Style41"/>
        <w:widowControl/>
        <w:numPr>
          <w:ilvl w:val="0"/>
          <w:numId w:val="43"/>
        </w:numPr>
        <w:spacing w:line="240" w:lineRule="auto"/>
        <w:jc w:val="both"/>
      </w:pPr>
      <w:r w:rsidRPr="00632F67">
        <w:t xml:space="preserve">Показатели возрастной структуры. </w:t>
      </w:r>
    </w:p>
    <w:p w:rsidR="00D75888" w:rsidRPr="00632F67" w:rsidRDefault="00D75888" w:rsidP="00632F67">
      <w:pPr>
        <w:pStyle w:val="Style41"/>
        <w:widowControl/>
        <w:numPr>
          <w:ilvl w:val="0"/>
          <w:numId w:val="43"/>
        </w:numPr>
        <w:spacing w:line="240" w:lineRule="auto"/>
        <w:jc w:val="both"/>
      </w:pPr>
      <w:r w:rsidRPr="00632F67">
        <w:t>Какие факторы влияют на поло-возрастной состав населения?</w:t>
      </w:r>
    </w:p>
    <w:p w:rsidR="00D75888" w:rsidRPr="00632F67" w:rsidRDefault="00D75888" w:rsidP="00632F67">
      <w:pPr>
        <w:pStyle w:val="Style41"/>
        <w:widowControl/>
        <w:numPr>
          <w:ilvl w:val="0"/>
          <w:numId w:val="43"/>
        </w:numPr>
        <w:spacing w:line="240" w:lineRule="auto"/>
        <w:jc w:val="both"/>
      </w:pPr>
      <w:r w:rsidRPr="00632F67">
        <w:t xml:space="preserve">Возрастной состав населения развитых и развивающихся стран мира. </w:t>
      </w:r>
    </w:p>
    <w:p w:rsidR="00D75888" w:rsidRDefault="00D75888" w:rsidP="00632F67">
      <w:pPr>
        <w:pStyle w:val="Style41"/>
        <w:widowControl/>
        <w:numPr>
          <w:ilvl w:val="0"/>
          <w:numId w:val="43"/>
        </w:numPr>
        <w:spacing w:line="240" w:lineRule="auto"/>
        <w:jc w:val="both"/>
      </w:pPr>
      <w:r w:rsidRPr="00632F67">
        <w:t>Тенденция демографического старения населения: причины, социально-экономические и демографические последствия.</w:t>
      </w:r>
    </w:p>
    <w:p w:rsidR="00D75888" w:rsidRPr="004E109C" w:rsidRDefault="00D75888" w:rsidP="00632F67">
      <w:pPr>
        <w:pStyle w:val="Style41"/>
        <w:widowControl/>
        <w:numPr>
          <w:ilvl w:val="0"/>
          <w:numId w:val="43"/>
        </w:numPr>
        <w:spacing w:line="240" w:lineRule="auto"/>
        <w:jc w:val="both"/>
      </w:pPr>
      <w:r w:rsidRPr="004E109C">
        <w:t>Этнический состав населения России</w:t>
      </w:r>
    </w:p>
    <w:p w:rsidR="00D75888" w:rsidRPr="004E109C" w:rsidRDefault="00D75888" w:rsidP="00632F67">
      <w:pPr>
        <w:pStyle w:val="Style41"/>
        <w:widowControl/>
        <w:numPr>
          <w:ilvl w:val="0"/>
          <w:numId w:val="43"/>
        </w:numPr>
        <w:spacing w:line="240" w:lineRule="auto"/>
        <w:jc w:val="both"/>
      </w:pPr>
      <w:r w:rsidRPr="004E109C">
        <w:t>Религиозный состав населения России.</w:t>
      </w:r>
    </w:p>
    <w:p w:rsidR="00D75888" w:rsidRPr="004E109C" w:rsidRDefault="00D75888" w:rsidP="00632F67">
      <w:pPr>
        <w:pStyle w:val="Style41"/>
        <w:widowControl/>
        <w:numPr>
          <w:ilvl w:val="0"/>
          <w:numId w:val="43"/>
        </w:numPr>
        <w:spacing w:line="240" w:lineRule="auto"/>
        <w:jc w:val="both"/>
      </w:pPr>
      <w:r w:rsidRPr="004E109C">
        <w:t>Влияние социально-культурных факторов на демографические процессы.</w:t>
      </w:r>
    </w:p>
    <w:p w:rsidR="00D75888" w:rsidRDefault="00D75888" w:rsidP="00632F67">
      <w:pPr>
        <w:pStyle w:val="Style41"/>
        <w:widowControl/>
        <w:spacing w:line="240" w:lineRule="auto"/>
        <w:ind w:left="360"/>
        <w:jc w:val="both"/>
        <w:rPr>
          <w:b/>
        </w:rPr>
      </w:pPr>
    </w:p>
    <w:p w:rsidR="00D75888" w:rsidRDefault="00D75888" w:rsidP="00632F67">
      <w:pPr>
        <w:pStyle w:val="Style41"/>
        <w:widowControl/>
        <w:spacing w:line="240" w:lineRule="auto"/>
        <w:ind w:left="360"/>
        <w:jc w:val="both"/>
        <w:rPr>
          <w:b/>
        </w:rPr>
      </w:pPr>
      <w:r w:rsidRPr="00632F67">
        <w:rPr>
          <w:b/>
        </w:rPr>
        <w:t>Задание</w:t>
      </w:r>
      <w:r>
        <w:rPr>
          <w:b/>
        </w:rPr>
        <w:t>:</w:t>
      </w:r>
    </w:p>
    <w:p w:rsidR="00D75888" w:rsidRPr="00632F67" w:rsidRDefault="00D75888" w:rsidP="00632F67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</w:rPr>
      </w:pPr>
      <w:r w:rsidRPr="00632F67">
        <w:rPr>
          <w:rFonts w:ascii="Times New Roman" w:hAnsi="Times New Roman"/>
          <w:sz w:val="24"/>
          <w:szCs w:val="24"/>
        </w:rPr>
        <w:t>Внести термины в словарь.</w:t>
      </w:r>
    </w:p>
    <w:p w:rsidR="00D75888" w:rsidRPr="00632F67" w:rsidRDefault="00D75888" w:rsidP="00632F67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</w:rPr>
      </w:pPr>
      <w:r w:rsidRPr="00632F67">
        <w:rPr>
          <w:rFonts w:ascii="Times New Roman" w:hAnsi="Times New Roman"/>
          <w:sz w:val="24"/>
          <w:szCs w:val="24"/>
        </w:rPr>
        <w:t>Подготовить реферативные сообщения с презентацией.</w:t>
      </w:r>
    </w:p>
    <w:p w:rsidR="00D75888" w:rsidRPr="00632F67" w:rsidRDefault="00D75888" w:rsidP="00632F67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F67">
        <w:rPr>
          <w:rFonts w:ascii="Times New Roman" w:hAnsi="Times New Roman"/>
          <w:sz w:val="24"/>
          <w:szCs w:val="24"/>
        </w:rPr>
        <w:t>Подготовиться к терминологическому диктанту.</w:t>
      </w:r>
    </w:p>
    <w:p w:rsidR="00D75888" w:rsidRPr="00632F67" w:rsidRDefault="00D75888" w:rsidP="00632F67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</w:rPr>
      </w:pPr>
      <w:r w:rsidRPr="00632F67">
        <w:rPr>
          <w:rFonts w:ascii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2011 г"/>
        </w:smartTagPr>
        <w:r w:rsidRPr="00632F67">
          <w:rPr>
            <w:rFonts w:ascii="Times New Roman" w:hAnsi="Times New Roman"/>
            <w:sz w:val="24"/>
            <w:szCs w:val="24"/>
          </w:rPr>
          <w:t>2011 г</w:t>
        </w:r>
      </w:smartTag>
      <w:r w:rsidRPr="00632F67">
        <w:rPr>
          <w:rFonts w:ascii="Times New Roman" w:hAnsi="Times New Roman"/>
          <w:sz w:val="24"/>
          <w:szCs w:val="24"/>
        </w:rPr>
        <w:t>. численность населения Катара составила 1,9 млн. человек, площадь страны 11,5 тыс. км2. Какова плотность населения Катара по данным на 2011г?</w:t>
      </w:r>
    </w:p>
    <w:p w:rsidR="00D75888" w:rsidRPr="00632F67" w:rsidRDefault="00D75888" w:rsidP="00632F67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</w:rPr>
      </w:pPr>
      <w:r w:rsidRPr="00632F67">
        <w:rPr>
          <w:rFonts w:ascii="Times New Roman" w:hAnsi="Times New Roman"/>
          <w:sz w:val="24"/>
          <w:szCs w:val="24"/>
        </w:rPr>
        <w:t>Проанализируйте закон капиллярности А.Дюмона. Работает ли данный закон в современном российском обществе?</w:t>
      </w:r>
    </w:p>
    <w:p w:rsidR="00D75888" w:rsidRPr="004E109C" w:rsidRDefault="00D75888" w:rsidP="00632F67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  <w:sz w:val="24"/>
          <w:szCs w:val="24"/>
        </w:rPr>
        <w:t>Провести анализ интернет – источников об этническом и религиозном составе населения Республики Башкортостан и других национальных субъектов России.</w:t>
      </w:r>
    </w:p>
    <w:p w:rsidR="00D75888" w:rsidRPr="00632F67" w:rsidRDefault="00D75888" w:rsidP="00632F67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D75888" w:rsidRPr="00632F67" w:rsidRDefault="00D75888" w:rsidP="00632F67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D75888" w:rsidRPr="00632F67" w:rsidRDefault="00D75888" w:rsidP="004E109C">
      <w:pPr>
        <w:spacing w:after="0"/>
        <w:jc w:val="both"/>
        <w:rPr>
          <w:rFonts w:ascii="Times New Roman" w:hAnsi="Times New Roman"/>
          <w:b/>
          <w:i/>
        </w:rPr>
      </w:pPr>
      <w:r w:rsidRPr="00632F67">
        <w:rPr>
          <w:rFonts w:ascii="Times New Roman" w:hAnsi="Times New Roman"/>
          <w:b/>
          <w:sz w:val="28"/>
          <w:szCs w:val="28"/>
        </w:rPr>
        <w:t>Занятие 3 (2 часа).</w:t>
      </w:r>
      <w:r w:rsidRPr="00632F67">
        <w:rPr>
          <w:rFonts w:ascii="Times New Roman" w:hAnsi="Times New Roman"/>
          <w:b/>
        </w:rPr>
        <w:t xml:space="preserve"> Тема: </w:t>
      </w:r>
      <w:r w:rsidRPr="00632F67">
        <w:rPr>
          <w:rFonts w:ascii="Times New Roman" w:hAnsi="Times New Roman"/>
          <w:b/>
          <w:i/>
        </w:rPr>
        <w:t>Динамика населения  Механическое движение населения.</w:t>
      </w:r>
    </w:p>
    <w:p w:rsidR="00D75888" w:rsidRPr="004E109C" w:rsidRDefault="00D75888" w:rsidP="004E109C">
      <w:pPr>
        <w:pStyle w:val="NormalWeb"/>
        <w:spacing w:after="0"/>
        <w:jc w:val="both"/>
      </w:pPr>
      <w:r w:rsidRPr="004E109C">
        <w:rPr>
          <w:u w:val="single"/>
        </w:rPr>
        <w:t>Вопросы для обсуждения</w:t>
      </w:r>
      <w:r w:rsidRPr="004E109C">
        <w:t>:</w:t>
      </w:r>
    </w:p>
    <w:p w:rsidR="00D75888" w:rsidRPr="004E109C" w:rsidRDefault="00D75888" w:rsidP="004E109C">
      <w:pPr>
        <w:pStyle w:val="NormalWeb"/>
        <w:numPr>
          <w:ilvl w:val="0"/>
          <w:numId w:val="11"/>
        </w:numPr>
        <w:spacing w:after="0"/>
        <w:jc w:val="both"/>
        <w:rPr>
          <w:b/>
          <w:i/>
        </w:rPr>
      </w:pPr>
      <w:r w:rsidRPr="004E109C">
        <w:t>Понятие и классификация миграций.</w:t>
      </w:r>
    </w:p>
    <w:p w:rsidR="00D75888" w:rsidRPr="004E109C" w:rsidRDefault="00D75888" w:rsidP="004E109C">
      <w:pPr>
        <w:pStyle w:val="NormalWeb"/>
        <w:numPr>
          <w:ilvl w:val="0"/>
          <w:numId w:val="11"/>
        </w:numPr>
        <w:spacing w:after="0"/>
        <w:jc w:val="both"/>
        <w:rPr>
          <w:b/>
          <w:i/>
        </w:rPr>
      </w:pPr>
      <w:r w:rsidRPr="004E109C">
        <w:t xml:space="preserve">Факторы миграций населения. </w:t>
      </w:r>
    </w:p>
    <w:p w:rsidR="00D75888" w:rsidRPr="004E109C" w:rsidRDefault="00D75888" w:rsidP="004E109C">
      <w:pPr>
        <w:pStyle w:val="NormalWeb"/>
        <w:numPr>
          <w:ilvl w:val="0"/>
          <w:numId w:val="11"/>
        </w:numPr>
        <w:spacing w:after="0"/>
        <w:jc w:val="both"/>
        <w:rPr>
          <w:b/>
          <w:i/>
        </w:rPr>
      </w:pPr>
      <w:r w:rsidRPr="004E109C">
        <w:t xml:space="preserve">Внешние и внутренние миграции. </w:t>
      </w:r>
    </w:p>
    <w:p w:rsidR="00D75888" w:rsidRPr="004E109C" w:rsidRDefault="00D75888" w:rsidP="004E109C">
      <w:pPr>
        <w:pStyle w:val="NormalWeb"/>
        <w:numPr>
          <w:ilvl w:val="0"/>
          <w:numId w:val="11"/>
        </w:numPr>
        <w:spacing w:after="0"/>
        <w:jc w:val="both"/>
        <w:rPr>
          <w:b/>
          <w:i/>
        </w:rPr>
      </w:pPr>
      <w:r w:rsidRPr="004E109C">
        <w:t xml:space="preserve">Миграции населения России и РБ. </w:t>
      </w:r>
    </w:p>
    <w:p w:rsidR="00D75888" w:rsidRPr="004E109C" w:rsidRDefault="00D75888" w:rsidP="004E109C">
      <w:pPr>
        <w:pStyle w:val="NormalWeb"/>
        <w:numPr>
          <w:ilvl w:val="0"/>
          <w:numId w:val="11"/>
        </w:numPr>
        <w:spacing w:after="0"/>
        <w:jc w:val="both"/>
        <w:rPr>
          <w:b/>
          <w:i/>
        </w:rPr>
      </w:pPr>
      <w:r w:rsidRPr="004E109C">
        <w:t xml:space="preserve">Проблема беженцев и вынужденных переселенцев. 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  <w:i/>
        </w:rPr>
      </w:pPr>
      <w:r w:rsidRPr="00632F67">
        <w:rPr>
          <w:rFonts w:ascii="Times New Roman" w:hAnsi="Times New Roman"/>
          <w:b/>
          <w:sz w:val="28"/>
          <w:szCs w:val="28"/>
        </w:rPr>
        <w:t xml:space="preserve">Занятие 4 (2 часа). </w:t>
      </w:r>
      <w:r w:rsidRPr="00632F67">
        <w:rPr>
          <w:rFonts w:ascii="Times New Roman" w:hAnsi="Times New Roman"/>
          <w:sz w:val="28"/>
          <w:szCs w:val="28"/>
        </w:rPr>
        <w:t>Тема</w:t>
      </w:r>
      <w:r w:rsidRPr="004E109C">
        <w:rPr>
          <w:rFonts w:ascii="Times New Roman" w:hAnsi="Times New Roman"/>
        </w:rPr>
        <w:t xml:space="preserve">: </w:t>
      </w:r>
      <w:r w:rsidRPr="004E109C">
        <w:rPr>
          <w:rFonts w:ascii="Times New Roman" w:hAnsi="Times New Roman"/>
          <w:b/>
          <w:i/>
        </w:rPr>
        <w:t>Динамика населения  Механическое движение населения.</w:t>
      </w:r>
    </w:p>
    <w:p w:rsidR="00D75888" w:rsidRPr="004E109C" w:rsidRDefault="00D75888" w:rsidP="004E109C">
      <w:pPr>
        <w:pStyle w:val="NormalWeb"/>
        <w:numPr>
          <w:ilvl w:val="0"/>
          <w:numId w:val="25"/>
        </w:numPr>
        <w:spacing w:after="0"/>
        <w:jc w:val="both"/>
        <w:rPr>
          <w:b/>
          <w:i/>
        </w:rPr>
      </w:pPr>
      <w:r w:rsidRPr="004E109C">
        <w:t xml:space="preserve">Миграции и воспроизводство населения. </w:t>
      </w:r>
    </w:p>
    <w:p w:rsidR="00D75888" w:rsidRPr="004E109C" w:rsidRDefault="00D75888" w:rsidP="004E109C">
      <w:pPr>
        <w:pStyle w:val="NormalWeb"/>
        <w:numPr>
          <w:ilvl w:val="0"/>
          <w:numId w:val="25"/>
        </w:numPr>
        <w:spacing w:after="0"/>
        <w:jc w:val="both"/>
        <w:rPr>
          <w:b/>
          <w:i/>
        </w:rPr>
      </w:pPr>
      <w:r w:rsidRPr="004E109C">
        <w:t xml:space="preserve">Миграции и половозрастная структура населения. </w:t>
      </w:r>
    </w:p>
    <w:p w:rsidR="00D75888" w:rsidRPr="004E109C" w:rsidRDefault="00D75888" w:rsidP="004E109C">
      <w:pPr>
        <w:pStyle w:val="NormalWeb"/>
        <w:numPr>
          <w:ilvl w:val="0"/>
          <w:numId w:val="25"/>
        </w:numPr>
        <w:spacing w:after="0"/>
        <w:jc w:val="both"/>
        <w:rPr>
          <w:b/>
          <w:i/>
        </w:rPr>
      </w:pPr>
      <w:r w:rsidRPr="004E109C">
        <w:t>Социальные последствия миграций населения.</w:t>
      </w:r>
      <w:r w:rsidRPr="004E109C">
        <w:rPr>
          <w:b/>
          <w:i/>
        </w:rPr>
        <w:t xml:space="preserve"> </w:t>
      </w:r>
    </w:p>
    <w:p w:rsidR="00D75888" w:rsidRPr="004E109C" w:rsidRDefault="00D75888" w:rsidP="004E109C">
      <w:pPr>
        <w:pStyle w:val="NormalWeb"/>
        <w:numPr>
          <w:ilvl w:val="0"/>
          <w:numId w:val="25"/>
        </w:numPr>
        <w:spacing w:after="0"/>
        <w:jc w:val="both"/>
        <w:rPr>
          <w:b/>
          <w:i/>
        </w:rPr>
      </w:pPr>
      <w:r w:rsidRPr="004E109C">
        <w:t>Экономические последствия миграции населения.</w:t>
      </w:r>
    </w:p>
    <w:p w:rsidR="00D75888" w:rsidRPr="004E109C" w:rsidRDefault="00D75888" w:rsidP="004E109C">
      <w:pPr>
        <w:pStyle w:val="NormalWeb"/>
        <w:numPr>
          <w:ilvl w:val="0"/>
          <w:numId w:val="25"/>
        </w:numPr>
        <w:spacing w:after="0"/>
        <w:jc w:val="both"/>
        <w:rPr>
          <w:b/>
          <w:i/>
        </w:rPr>
      </w:pPr>
      <w:r w:rsidRPr="004E109C">
        <w:t xml:space="preserve">Последствия миграции населения для его здоровья. 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>Задание:</w:t>
      </w:r>
    </w:p>
    <w:p w:rsidR="00D75888" w:rsidRPr="004E109C" w:rsidRDefault="00D75888" w:rsidP="004E109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109C">
        <w:rPr>
          <w:rFonts w:ascii="Times New Roman" w:hAnsi="Times New Roman"/>
          <w:sz w:val="24"/>
          <w:szCs w:val="24"/>
        </w:rPr>
        <w:t>Внести термины в словарь.</w:t>
      </w:r>
    </w:p>
    <w:p w:rsidR="00D75888" w:rsidRPr="004E109C" w:rsidRDefault="00D75888" w:rsidP="004E109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109C">
        <w:rPr>
          <w:rFonts w:ascii="Times New Roman" w:hAnsi="Times New Roman"/>
          <w:sz w:val="24"/>
          <w:szCs w:val="24"/>
        </w:rPr>
        <w:t xml:space="preserve">Провести обзор интернет публикаций о состоянии проблемы миграции в различных регионах планеты. </w:t>
      </w:r>
    </w:p>
    <w:p w:rsidR="00D75888" w:rsidRPr="004E109C" w:rsidRDefault="00D75888" w:rsidP="004E109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  <w:sz w:val="24"/>
          <w:szCs w:val="24"/>
        </w:rPr>
        <w:t xml:space="preserve">Подготовить реферативные сообщения </w:t>
      </w:r>
      <w:r w:rsidRPr="004E109C">
        <w:rPr>
          <w:rFonts w:ascii="Times New Roman" w:hAnsi="Times New Roman"/>
          <w:sz w:val="26"/>
          <w:szCs w:val="26"/>
        </w:rPr>
        <w:t xml:space="preserve">из </w:t>
      </w:r>
      <w:r w:rsidRPr="004E109C">
        <w:rPr>
          <w:rFonts w:ascii="Times New Roman" w:hAnsi="Times New Roman"/>
          <w:sz w:val="24"/>
          <w:szCs w:val="24"/>
        </w:rPr>
        <w:t>с презентацией.</w:t>
      </w:r>
    </w:p>
    <w:p w:rsidR="00D75888" w:rsidRPr="004E109C" w:rsidRDefault="00D75888" w:rsidP="004E109C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  <w:sz w:val="24"/>
          <w:szCs w:val="24"/>
        </w:rPr>
        <w:t>Подготовиться к терминологическому диктанту.</w:t>
      </w:r>
    </w:p>
    <w:p w:rsidR="00D75888" w:rsidRPr="004E109C" w:rsidRDefault="00D75888" w:rsidP="004E109C">
      <w:pPr>
        <w:pStyle w:val="NormalWeb"/>
        <w:numPr>
          <w:ilvl w:val="0"/>
          <w:numId w:val="36"/>
        </w:numPr>
        <w:spacing w:after="0"/>
        <w:jc w:val="both"/>
      </w:pPr>
      <w:r w:rsidRPr="004E109C">
        <w:t>Дайте письменный ответ на следующие задачи:</w:t>
      </w:r>
    </w:p>
    <w:p w:rsidR="00D75888" w:rsidRPr="006B2AAE" w:rsidRDefault="00D75888" w:rsidP="004E109C">
      <w:pPr>
        <w:pStyle w:val="NormalWeb"/>
        <w:spacing w:after="0"/>
        <w:jc w:val="both"/>
        <w:rPr>
          <w:sz w:val="28"/>
          <w:szCs w:val="28"/>
        </w:rPr>
      </w:pPr>
      <w:r w:rsidRPr="006B2AAE">
        <w:rPr>
          <w:sz w:val="28"/>
          <w:szCs w:val="28"/>
        </w:rPr>
        <w:t>А)  На заседании правительства РФ при обсуждении численности населения страны было отмечено: «Снижение трудоспособного населения – это не просто социальная проблема, а проблема успешного или неблагополучного развития нашего государства....Единственное, что успокаивает, это большое количество приезжих. За последние десять лет в Россию приехали 8 млн. человек, в то время как уехали население на 4 млн человек. Это очень хорошо». Таким образом, приезжие увеличили российское население*. Согласны ли вы с данным утверждением? Аргументируйте свой ответ. Существуют ли другие точки зрения в отношении мигрантов? Приведите примеры. Охарактеризуйте преимущества и недостатки увеличения численности населения за счет миграционного прироста, проанализируйте опыт западных стран (Франция, Германия, Италия и др.).</w:t>
      </w:r>
    </w:p>
    <w:p w:rsidR="00D75888" w:rsidRPr="004E109C" w:rsidRDefault="00D75888" w:rsidP="004E109C">
      <w:pPr>
        <w:pStyle w:val="NormalWeb"/>
        <w:spacing w:before="0" w:beforeAutospacing="0" w:after="0"/>
        <w:jc w:val="both"/>
      </w:pPr>
      <w:r w:rsidRPr="004E109C">
        <w:t xml:space="preserve"> Б) Какие из перечисленных ниже факторов, по вашему мнению, оказывают наибольшее влияние на снижение численности населения?</w:t>
      </w:r>
    </w:p>
    <w:p w:rsidR="00D75888" w:rsidRPr="004E109C" w:rsidRDefault="00D75888" w:rsidP="004E109C">
      <w:pPr>
        <w:pStyle w:val="NormalWeb"/>
        <w:spacing w:before="0" w:beforeAutospacing="0" w:after="0"/>
        <w:ind w:left="720"/>
        <w:jc w:val="both"/>
      </w:pPr>
      <w:r w:rsidRPr="004E109C">
        <w:t>1) политическая нестабильность;</w:t>
      </w:r>
    </w:p>
    <w:p w:rsidR="00D75888" w:rsidRPr="004E109C" w:rsidRDefault="00D75888" w:rsidP="004E109C">
      <w:pPr>
        <w:pStyle w:val="NormalWeb"/>
        <w:spacing w:before="0" w:beforeAutospacing="0" w:after="0"/>
        <w:ind w:left="720"/>
        <w:jc w:val="both"/>
      </w:pPr>
      <w:r w:rsidRPr="004E109C">
        <w:t>2) экономический кризис;</w:t>
      </w:r>
    </w:p>
    <w:p w:rsidR="00D75888" w:rsidRPr="004E109C" w:rsidRDefault="00D75888" w:rsidP="004E109C">
      <w:pPr>
        <w:pStyle w:val="NormalWeb"/>
        <w:spacing w:before="0" w:beforeAutospacing="0" w:after="0"/>
        <w:ind w:left="720"/>
        <w:jc w:val="both"/>
      </w:pPr>
      <w:r w:rsidRPr="004E109C">
        <w:t>3) экологическая ситуация;</w:t>
      </w:r>
    </w:p>
    <w:p w:rsidR="00D75888" w:rsidRPr="004E109C" w:rsidRDefault="00D75888" w:rsidP="004E109C">
      <w:pPr>
        <w:pStyle w:val="NormalWeb"/>
        <w:spacing w:before="0" w:beforeAutospacing="0" w:after="0"/>
        <w:ind w:left="720"/>
        <w:jc w:val="both"/>
      </w:pPr>
      <w:r w:rsidRPr="004E109C">
        <w:t>4) несовершенство законодательства;</w:t>
      </w:r>
    </w:p>
    <w:p w:rsidR="00D75888" w:rsidRPr="004E109C" w:rsidRDefault="00D75888" w:rsidP="004E109C">
      <w:pPr>
        <w:pStyle w:val="NormalWeb"/>
        <w:spacing w:before="0" w:beforeAutospacing="0" w:after="0"/>
        <w:ind w:left="720"/>
        <w:jc w:val="both"/>
      </w:pPr>
      <w:r w:rsidRPr="004E109C">
        <w:t>5) сокращение рождаемости;</w:t>
      </w:r>
    </w:p>
    <w:p w:rsidR="00D75888" w:rsidRPr="004E109C" w:rsidRDefault="00D75888" w:rsidP="004E109C">
      <w:pPr>
        <w:pStyle w:val="NormalWeb"/>
        <w:spacing w:before="0" w:beforeAutospacing="0" w:after="0"/>
        <w:ind w:left="720"/>
        <w:jc w:val="both"/>
      </w:pPr>
      <w:r w:rsidRPr="004E109C">
        <w:t>6) низкий уровень жизни;</w:t>
      </w:r>
    </w:p>
    <w:p w:rsidR="00D75888" w:rsidRPr="004E109C" w:rsidRDefault="00D75888" w:rsidP="004E109C">
      <w:pPr>
        <w:pStyle w:val="NormalWeb"/>
        <w:spacing w:before="0" w:beforeAutospacing="0" w:after="0"/>
        <w:ind w:left="720"/>
        <w:jc w:val="both"/>
      </w:pPr>
      <w:r w:rsidRPr="004E109C">
        <w:t>7) отсутствие уверенности в завтрашнем дне;</w:t>
      </w:r>
    </w:p>
    <w:p w:rsidR="00D75888" w:rsidRPr="004E109C" w:rsidRDefault="00D75888" w:rsidP="004E109C">
      <w:pPr>
        <w:pStyle w:val="NormalWeb"/>
        <w:spacing w:before="0" w:beforeAutospacing="0" w:after="0"/>
        <w:ind w:left="720"/>
        <w:jc w:val="both"/>
      </w:pPr>
      <w:r w:rsidRPr="004E109C">
        <w:t>8) употребление алкоголя и наркотиков;</w:t>
      </w:r>
    </w:p>
    <w:p w:rsidR="00D75888" w:rsidRPr="004E109C" w:rsidRDefault="00D75888" w:rsidP="004E109C">
      <w:pPr>
        <w:pStyle w:val="NormalWeb"/>
        <w:spacing w:before="0" w:beforeAutospacing="0" w:after="0"/>
        <w:ind w:left="720"/>
        <w:jc w:val="both"/>
      </w:pPr>
      <w:r w:rsidRPr="004E109C">
        <w:t>9) кризис семьи;</w:t>
      </w:r>
    </w:p>
    <w:p w:rsidR="00D75888" w:rsidRPr="004E109C" w:rsidRDefault="00D75888" w:rsidP="004E109C">
      <w:pPr>
        <w:pStyle w:val="NormalWeb"/>
        <w:spacing w:before="0" w:beforeAutospacing="0" w:after="0"/>
        <w:ind w:left="720"/>
        <w:jc w:val="both"/>
      </w:pPr>
      <w:r w:rsidRPr="004E109C">
        <w:t>10) низкое качество медицинской помощи.</w:t>
      </w:r>
    </w:p>
    <w:p w:rsidR="00D75888" w:rsidRPr="004E109C" w:rsidRDefault="00D75888" w:rsidP="004E109C">
      <w:pPr>
        <w:pStyle w:val="NormalWeb"/>
        <w:spacing w:before="0" w:beforeAutospacing="0" w:after="0"/>
        <w:jc w:val="both"/>
      </w:pPr>
      <w:r w:rsidRPr="004E109C">
        <w:t>В соответствии с каждым фактором предложите меры, направленные на решение проблемы депопуляции.</w:t>
      </w:r>
    </w:p>
    <w:p w:rsidR="00D75888" w:rsidRPr="004E109C" w:rsidRDefault="00D75888" w:rsidP="004E109C">
      <w:pPr>
        <w:pStyle w:val="Style41"/>
        <w:widowControl/>
        <w:spacing w:line="240" w:lineRule="auto"/>
        <w:jc w:val="both"/>
      </w:pP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  <w:bCs/>
          <w:i/>
        </w:rPr>
      </w:pPr>
      <w:r w:rsidRPr="00632F67">
        <w:rPr>
          <w:rFonts w:ascii="Times New Roman" w:hAnsi="Times New Roman"/>
          <w:b/>
          <w:sz w:val="28"/>
          <w:szCs w:val="28"/>
        </w:rPr>
        <w:t>Занятие 5 (2 часа).</w:t>
      </w:r>
      <w:r w:rsidRPr="00632F67">
        <w:rPr>
          <w:rFonts w:ascii="Times New Roman" w:hAnsi="Times New Roman"/>
          <w:b/>
          <w:sz w:val="24"/>
          <w:szCs w:val="24"/>
        </w:rPr>
        <w:t xml:space="preserve"> Тема:</w:t>
      </w:r>
      <w:r w:rsidRPr="004E109C">
        <w:rPr>
          <w:rFonts w:ascii="Times New Roman" w:hAnsi="Times New Roman"/>
          <w:b/>
          <w:bCs/>
          <w:i/>
        </w:rPr>
        <w:t xml:space="preserve"> </w:t>
      </w:r>
      <w:r w:rsidRPr="004E109C">
        <w:rPr>
          <w:rFonts w:ascii="Times New Roman" w:hAnsi="Times New Roman"/>
          <w:b/>
          <w:i/>
        </w:rPr>
        <w:t xml:space="preserve">Динамика населения.  </w:t>
      </w:r>
      <w:r w:rsidRPr="004E109C">
        <w:rPr>
          <w:rFonts w:ascii="Times New Roman" w:hAnsi="Times New Roman"/>
          <w:b/>
          <w:bCs/>
          <w:i/>
        </w:rPr>
        <w:t>Смертность населения.</w:t>
      </w:r>
    </w:p>
    <w:p w:rsidR="00D75888" w:rsidRPr="004E109C" w:rsidRDefault="00D75888" w:rsidP="004E109C">
      <w:pPr>
        <w:pStyle w:val="NormalWeb"/>
        <w:spacing w:before="0" w:beforeAutospacing="0" w:after="0"/>
        <w:jc w:val="both"/>
        <w:rPr>
          <w:b/>
          <w:i/>
        </w:rPr>
      </w:pPr>
      <w:r w:rsidRPr="004E109C">
        <w:rPr>
          <w:u w:val="single"/>
        </w:rPr>
        <w:t>Вопросы для обсуждения</w:t>
      </w:r>
      <w:r w:rsidRPr="004E109C">
        <w:t>:</w:t>
      </w:r>
      <w:r w:rsidRPr="004E109C">
        <w:rPr>
          <w:b/>
          <w:i/>
        </w:rPr>
        <w:t xml:space="preserve"> </w:t>
      </w:r>
    </w:p>
    <w:p w:rsidR="00D75888" w:rsidRPr="004E109C" w:rsidRDefault="00D75888" w:rsidP="004E109C">
      <w:pPr>
        <w:pStyle w:val="NormalWeb"/>
        <w:numPr>
          <w:ilvl w:val="0"/>
          <w:numId w:val="12"/>
        </w:numPr>
        <w:spacing w:before="0" w:beforeAutospacing="0" w:after="0"/>
        <w:jc w:val="both"/>
        <w:rPr>
          <w:b/>
          <w:bCs/>
          <w:i/>
        </w:rPr>
      </w:pPr>
      <w:r w:rsidRPr="004E109C">
        <w:t>Демографическое понятие смертности населения</w:t>
      </w:r>
    </w:p>
    <w:p w:rsidR="00D75888" w:rsidRPr="004E109C" w:rsidRDefault="00D75888" w:rsidP="004E109C">
      <w:pPr>
        <w:pStyle w:val="NormalWeb"/>
        <w:numPr>
          <w:ilvl w:val="0"/>
          <w:numId w:val="12"/>
        </w:numPr>
        <w:spacing w:before="0" w:beforeAutospacing="0" w:after="0"/>
        <w:jc w:val="both"/>
      </w:pPr>
      <w:r w:rsidRPr="004E109C">
        <w:t>Смертность населения, определение понятия.</w:t>
      </w:r>
    </w:p>
    <w:p w:rsidR="00D75888" w:rsidRPr="004E109C" w:rsidRDefault="00D75888" w:rsidP="004E109C">
      <w:pPr>
        <w:pStyle w:val="NormalWeb"/>
        <w:numPr>
          <w:ilvl w:val="0"/>
          <w:numId w:val="12"/>
        </w:numPr>
        <w:spacing w:before="0" w:beforeAutospacing="0" w:after="0"/>
        <w:jc w:val="both"/>
      </w:pPr>
      <w:r w:rsidRPr="004E109C">
        <w:t xml:space="preserve"> Структура смертности населения по полу.</w:t>
      </w:r>
    </w:p>
    <w:p w:rsidR="00D75888" w:rsidRPr="004E109C" w:rsidRDefault="00D75888" w:rsidP="004E109C">
      <w:pPr>
        <w:pStyle w:val="NormalWeb"/>
        <w:numPr>
          <w:ilvl w:val="0"/>
          <w:numId w:val="12"/>
        </w:numPr>
        <w:spacing w:before="0" w:beforeAutospacing="0" w:after="0"/>
        <w:jc w:val="both"/>
      </w:pPr>
      <w:r w:rsidRPr="004E109C">
        <w:t>Структура смертности населения по возрасту</w:t>
      </w:r>
    </w:p>
    <w:p w:rsidR="00D75888" w:rsidRPr="004E109C" w:rsidRDefault="00D75888" w:rsidP="004E109C">
      <w:pPr>
        <w:pStyle w:val="NormalWeb"/>
        <w:numPr>
          <w:ilvl w:val="0"/>
          <w:numId w:val="12"/>
        </w:numPr>
        <w:spacing w:before="0" w:beforeAutospacing="0" w:after="0"/>
        <w:jc w:val="both"/>
      </w:pPr>
      <w:r w:rsidRPr="004E109C">
        <w:t>Структура смертности населения по причинам смерти.</w:t>
      </w:r>
    </w:p>
    <w:p w:rsidR="00D75888" w:rsidRPr="004E109C" w:rsidRDefault="00D75888" w:rsidP="004E109C">
      <w:pPr>
        <w:pStyle w:val="NormalWeb"/>
        <w:numPr>
          <w:ilvl w:val="0"/>
          <w:numId w:val="12"/>
        </w:numPr>
        <w:spacing w:before="0" w:beforeAutospacing="0" w:after="0"/>
        <w:jc w:val="both"/>
      </w:pPr>
      <w:r w:rsidRPr="004E109C">
        <w:t>Тенденции в изменении уровня смертности населения в странах мира.</w:t>
      </w:r>
    </w:p>
    <w:p w:rsidR="00D75888" w:rsidRPr="004E109C" w:rsidRDefault="00D75888" w:rsidP="004E109C">
      <w:pPr>
        <w:pStyle w:val="NormalWeb"/>
        <w:spacing w:before="0" w:beforeAutospacing="0" w:after="0"/>
        <w:jc w:val="both"/>
        <w:rPr>
          <w:sz w:val="28"/>
          <w:szCs w:val="28"/>
        </w:rPr>
      </w:pPr>
    </w:p>
    <w:p w:rsidR="00D75888" w:rsidRPr="004E109C" w:rsidRDefault="00D75888" w:rsidP="004E109C">
      <w:pPr>
        <w:pStyle w:val="NormalWeb"/>
        <w:spacing w:before="0" w:beforeAutospacing="0" w:after="0"/>
        <w:jc w:val="both"/>
      </w:pPr>
      <w:r w:rsidRPr="00632F67">
        <w:rPr>
          <w:b/>
          <w:sz w:val="28"/>
          <w:szCs w:val="28"/>
        </w:rPr>
        <w:t>Занятие</w:t>
      </w:r>
      <w:r w:rsidRPr="00632F67">
        <w:rPr>
          <w:b/>
        </w:rPr>
        <w:t xml:space="preserve"> 6 </w:t>
      </w:r>
      <w:r w:rsidRPr="00632F67">
        <w:rPr>
          <w:b/>
          <w:sz w:val="28"/>
          <w:szCs w:val="28"/>
        </w:rPr>
        <w:t>(2 часа).</w:t>
      </w:r>
      <w:r w:rsidRPr="004E109C">
        <w:t xml:space="preserve"> Тема:</w:t>
      </w:r>
      <w:r w:rsidRPr="004E109C">
        <w:rPr>
          <w:b/>
          <w:bCs/>
          <w:i/>
        </w:rPr>
        <w:t xml:space="preserve"> </w:t>
      </w:r>
      <w:r w:rsidRPr="004E109C">
        <w:rPr>
          <w:b/>
          <w:i/>
        </w:rPr>
        <w:t xml:space="preserve">Динамика населения.  </w:t>
      </w:r>
      <w:r w:rsidRPr="004E109C">
        <w:rPr>
          <w:b/>
          <w:bCs/>
          <w:i/>
        </w:rPr>
        <w:t>Смертность населения</w:t>
      </w:r>
    </w:p>
    <w:p w:rsidR="00D75888" w:rsidRPr="004E109C" w:rsidRDefault="00D75888" w:rsidP="004E109C">
      <w:pPr>
        <w:pStyle w:val="NormalWeb"/>
        <w:numPr>
          <w:ilvl w:val="0"/>
          <w:numId w:val="12"/>
        </w:numPr>
        <w:spacing w:before="0" w:beforeAutospacing="0" w:after="0"/>
        <w:jc w:val="both"/>
      </w:pPr>
      <w:r w:rsidRPr="004E109C">
        <w:t>Общий коэффициент смертности населения</w:t>
      </w:r>
    </w:p>
    <w:p w:rsidR="00D75888" w:rsidRPr="004E109C" w:rsidRDefault="00D75888" w:rsidP="004E109C">
      <w:pPr>
        <w:pStyle w:val="NormalWeb"/>
        <w:numPr>
          <w:ilvl w:val="0"/>
          <w:numId w:val="12"/>
        </w:numPr>
        <w:spacing w:before="0" w:beforeAutospacing="0" w:after="0"/>
        <w:jc w:val="both"/>
      </w:pPr>
      <w:r w:rsidRPr="004E109C">
        <w:t>Поло- повозрастные коэффициенты смертности, их особенности.</w:t>
      </w:r>
    </w:p>
    <w:p w:rsidR="00D75888" w:rsidRPr="004E109C" w:rsidRDefault="00D75888" w:rsidP="004E109C">
      <w:pPr>
        <w:pStyle w:val="NormalWeb"/>
        <w:numPr>
          <w:ilvl w:val="0"/>
          <w:numId w:val="12"/>
        </w:numPr>
        <w:spacing w:before="0" w:beforeAutospacing="0" w:after="0"/>
        <w:jc w:val="both"/>
      </w:pPr>
      <w:r w:rsidRPr="004E109C">
        <w:t xml:space="preserve">Методика расчета коэффициентов смертности. </w:t>
      </w:r>
    </w:p>
    <w:p w:rsidR="00D75888" w:rsidRPr="004E109C" w:rsidRDefault="00D75888" w:rsidP="004E109C">
      <w:pPr>
        <w:pStyle w:val="NormalWeb"/>
        <w:numPr>
          <w:ilvl w:val="0"/>
          <w:numId w:val="12"/>
        </w:numPr>
        <w:spacing w:before="0" w:beforeAutospacing="0" w:after="0"/>
        <w:jc w:val="both"/>
      </w:pPr>
      <w:r w:rsidRPr="004E109C">
        <w:t>Младенческая и детская смертность: сущность, динамика, причины.</w:t>
      </w:r>
    </w:p>
    <w:p w:rsidR="00D75888" w:rsidRPr="004E109C" w:rsidRDefault="00D75888" w:rsidP="004E109C">
      <w:pPr>
        <w:pStyle w:val="NormalWeb"/>
        <w:numPr>
          <w:ilvl w:val="0"/>
          <w:numId w:val="12"/>
        </w:numPr>
        <w:spacing w:before="0" w:beforeAutospacing="0" w:after="0"/>
        <w:jc w:val="both"/>
      </w:pPr>
      <w:r w:rsidRPr="004E109C">
        <w:t>Методика расчета младенческой и детской смертности.</w:t>
      </w:r>
    </w:p>
    <w:p w:rsidR="00D75888" w:rsidRPr="004E109C" w:rsidRDefault="00D75888" w:rsidP="004E109C">
      <w:pPr>
        <w:pStyle w:val="NormalWeb"/>
        <w:numPr>
          <w:ilvl w:val="0"/>
          <w:numId w:val="12"/>
        </w:numPr>
        <w:spacing w:before="0" w:beforeAutospacing="0" w:after="0"/>
        <w:jc w:val="both"/>
      </w:pPr>
      <w:r w:rsidRPr="004E109C">
        <w:t xml:space="preserve">Понятие о материнской смертности: причины, динамика, методика расчета. 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>Задание:</w:t>
      </w:r>
    </w:p>
    <w:p w:rsidR="00D75888" w:rsidRPr="004E109C" w:rsidRDefault="00D75888" w:rsidP="004E109C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109C">
        <w:rPr>
          <w:rFonts w:ascii="Times New Roman" w:hAnsi="Times New Roman"/>
          <w:sz w:val="24"/>
          <w:szCs w:val="24"/>
        </w:rPr>
        <w:t>Внести термины в словарь.</w:t>
      </w:r>
    </w:p>
    <w:p w:rsidR="00D75888" w:rsidRPr="004E109C" w:rsidRDefault="00D75888" w:rsidP="004E109C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109C">
        <w:rPr>
          <w:rFonts w:ascii="Times New Roman" w:hAnsi="Times New Roman"/>
          <w:sz w:val="24"/>
          <w:szCs w:val="24"/>
        </w:rPr>
        <w:t>Написать в тетрадях формулы расчета общих и специальных показателей смертности.</w:t>
      </w:r>
    </w:p>
    <w:p w:rsidR="00D75888" w:rsidRPr="004E109C" w:rsidRDefault="00D75888" w:rsidP="004E109C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  <w:sz w:val="24"/>
          <w:szCs w:val="24"/>
        </w:rPr>
        <w:t>Подготовить реферативные сообщения с презентацией.</w:t>
      </w:r>
    </w:p>
    <w:p w:rsidR="00D75888" w:rsidRPr="004E109C" w:rsidRDefault="00D75888" w:rsidP="004E109C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  <w:sz w:val="24"/>
          <w:szCs w:val="24"/>
        </w:rPr>
        <w:t>Подготовиться к терминологическому диктанту.</w:t>
      </w:r>
    </w:p>
    <w:p w:rsidR="00D75888" w:rsidRPr="004E109C" w:rsidRDefault="00D75888" w:rsidP="004E109C">
      <w:pPr>
        <w:pStyle w:val="Style41"/>
        <w:widowControl/>
        <w:spacing w:line="240" w:lineRule="auto"/>
        <w:jc w:val="both"/>
      </w:pPr>
    </w:p>
    <w:p w:rsidR="00D75888" w:rsidRPr="004E109C" w:rsidRDefault="00D75888" w:rsidP="006B2AAE">
      <w:pPr>
        <w:pStyle w:val="NormalWeb"/>
        <w:spacing w:before="0" w:beforeAutospacing="0" w:after="0"/>
        <w:jc w:val="both"/>
        <w:rPr>
          <w:b/>
          <w:i/>
        </w:rPr>
      </w:pPr>
      <w:r w:rsidRPr="00632F67">
        <w:rPr>
          <w:b/>
          <w:sz w:val="28"/>
          <w:szCs w:val="28"/>
        </w:rPr>
        <w:t xml:space="preserve">Занятие </w:t>
      </w:r>
      <w:r>
        <w:rPr>
          <w:b/>
          <w:sz w:val="28"/>
          <w:szCs w:val="28"/>
        </w:rPr>
        <w:t xml:space="preserve">7 </w:t>
      </w:r>
      <w:r w:rsidRPr="00632F67">
        <w:rPr>
          <w:b/>
          <w:sz w:val="28"/>
          <w:szCs w:val="28"/>
        </w:rPr>
        <w:t>(2 часа).</w:t>
      </w:r>
      <w:r w:rsidRPr="00632F67">
        <w:rPr>
          <w:b/>
        </w:rPr>
        <w:t xml:space="preserve"> </w:t>
      </w:r>
      <w:r w:rsidRPr="00632F67">
        <w:rPr>
          <w:b/>
          <w:sz w:val="28"/>
          <w:szCs w:val="28"/>
        </w:rPr>
        <w:t>Тема:</w:t>
      </w:r>
      <w:r w:rsidRPr="00632F67">
        <w:rPr>
          <w:b/>
          <w:bCs/>
          <w:i/>
          <w:sz w:val="28"/>
          <w:szCs w:val="28"/>
        </w:rPr>
        <w:t xml:space="preserve"> </w:t>
      </w:r>
      <w:r w:rsidRPr="006B2AAE">
        <w:rPr>
          <w:b/>
          <w:i/>
        </w:rPr>
        <w:t>Динамика населения</w:t>
      </w:r>
      <w:r w:rsidRPr="006B2AAE">
        <w:rPr>
          <w:b/>
          <w:bCs/>
          <w:i/>
        </w:rPr>
        <w:t xml:space="preserve">. Ожидаемая (средняя) продолжительность жизни населения. Рождаемость. </w:t>
      </w:r>
      <w:r w:rsidRPr="006B2AAE">
        <w:rPr>
          <w:b/>
          <w:i/>
        </w:rPr>
        <w:t>Естественный прирост (убыль) и воспроизводство населения.</w:t>
      </w:r>
      <w:r w:rsidRPr="004E109C">
        <w:rPr>
          <w:b/>
          <w:i/>
        </w:rPr>
        <w:t xml:space="preserve"> </w:t>
      </w:r>
    </w:p>
    <w:p w:rsidR="00D75888" w:rsidRPr="006B2AAE" w:rsidRDefault="00D75888" w:rsidP="006B2AAE">
      <w:pPr>
        <w:pStyle w:val="ListParagraph"/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B2AAE">
        <w:rPr>
          <w:rFonts w:ascii="Times New Roman" w:hAnsi="Times New Roman"/>
          <w:sz w:val="24"/>
          <w:szCs w:val="24"/>
        </w:rPr>
        <w:t>Средняя продолжительность предстоящей жизни – понятие.</w:t>
      </w:r>
    </w:p>
    <w:p w:rsidR="00D75888" w:rsidRPr="004E109C" w:rsidRDefault="00D75888" w:rsidP="004E109C">
      <w:pPr>
        <w:pStyle w:val="NormalWeb"/>
        <w:numPr>
          <w:ilvl w:val="0"/>
          <w:numId w:val="27"/>
        </w:numPr>
        <w:spacing w:before="0" w:beforeAutospacing="0" w:after="0"/>
        <w:jc w:val="both"/>
      </w:pPr>
      <w:r w:rsidRPr="004E109C">
        <w:t>Методика определения СППЖ.</w:t>
      </w:r>
    </w:p>
    <w:p w:rsidR="00D75888" w:rsidRPr="004E109C" w:rsidRDefault="00D75888" w:rsidP="004E109C">
      <w:pPr>
        <w:pStyle w:val="NormalWeb"/>
        <w:numPr>
          <w:ilvl w:val="0"/>
          <w:numId w:val="27"/>
        </w:numPr>
        <w:spacing w:before="0" w:beforeAutospacing="0" w:after="0"/>
        <w:jc w:val="both"/>
      </w:pPr>
      <w:r w:rsidRPr="004E109C">
        <w:t>Влияние поло-возрастной структуры населения на СППЖ.</w:t>
      </w:r>
    </w:p>
    <w:p w:rsidR="00D75888" w:rsidRPr="004E109C" w:rsidRDefault="00D75888" w:rsidP="004E109C">
      <w:pPr>
        <w:pStyle w:val="NormalWeb"/>
        <w:numPr>
          <w:ilvl w:val="0"/>
          <w:numId w:val="27"/>
        </w:numPr>
        <w:spacing w:before="0" w:beforeAutospacing="0" w:after="0"/>
        <w:jc w:val="both"/>
      </w:pPr>
      <w:r w:rsidRPr="004E109C">
        <w:t>Социальное значение СППЖ.</w:t>
      </w:r>
    </w:p>
    <w:p w:rsidR="00D75888" w:rsidRPr="004E109C" w:rsidRDefault="00D75888" w:rsidP="004E109C">
      <w:pPr>
        <w:pStyle w:val="NormalWeb"/>
        <w:numPr>
          <w:ilvl w:val="0"/>
          <w:numId w:val="27"/>
        </w:numPr>
        <w:spacing w:before="0" w:beforeAutospacing="0" w:after="0"/>
        <w:jc w:val="both"/>
      </w:pPr>
      <w:r w:rsidRPr="004E109C">
        <w:t>Динамика СППЖ в России и РБ.</w:t>
      </w:r>
    </w:p>
    <w:p w:rsidR="00D75888" w:rsidRPr="004E109C" w:rsidRDefault="00D75888" w:rsidP="004E109C">
      <w:pPr>
        <w:pStyle w:val="NormalWeb"/>
        <w:numPr>
          <w:ilvl w:val="0"/>
          <w:numId w:val="27"/>
        </w:numPr>
        <w:spacing w:before="0" w:beforeAutospacing="0" w:after="0"/>
        <w:jc w:val="both"/>
      </w:pPr>
      <w:r w:rsidRPr="004E109C">
        <w:t>СППЖ населения развитых и развивающихся стран.</w:t>
      </w:r>
    </w:p>
    <w:p w:rsidR="00D75888" w:rsidRDefault="00D75888" w:rsidP="004E109C">
      <w:pPr>
        <w:pStyle w:val="NormalWeb"/>
        <w:numPr>
          <w:ilvl w:val="0"/>
          <w:numId w:val="27"/>
        </w:numPr>
        <w:spacing w:before="0" w:beforeAutospacing="0" w:after="0"/>
        <w:jc w:val="both"/>
      </w:pPr>
      <w:r w:rsidRPr="004E109C">
        <w:t>Причины региональных различий СППЖ.</w:t>
      </w:r>
    </w:p>
    <w:p w:rsidR="00D75888" w:rsidRPr="004E109C" w:rsidRDefault="00D75888" w:rsidP="006B2AAE">
      <w:pPr>
        <w:pStyle w:val="NormalWeb"/>
        <w:numPr>
          <w:ilvl w:val="0"/>
          <w:numId w:val="27"/>
        </w:numPr>
        <w:spacing w:before="0" w:beforeAutospacing="0" w:after="0"/>
        <w:jc w:val="both"/>
      </w:pPr>
      <w:r w:rsidRPr="004E109C">
        <w:t>Понятие о рождаемости и плодовитости.</w:t>
      </w:r>
    </w:p>
    <w:p w:rsidR="00D75888" w:rsidRPr="004E109C" w:rsidRDefault="00D75888" w:rsidP="006B2AAE">
      <w:pPr>
        <w:pStyle w:val="NormalWeb"/>
        <w:numPr>
          <w:ilvl w:val="0"/>
          <w:numId w:val="27"/>
        </w:numPr>
        <w:spacing w:before="0" w:beforeAutospacing="0" w:after="0"/>
        <w:jc w:val="both"/>
      </w:pPr>
      <w:r w:rsidRPr="004E109C">
        <w:t>Факторы, влияющие на уровень рождаемости.</w:t>
      </w:r>
    </w:p>
    <w:p w:rsidR="00D75888" w:rsidRPr="004E109C" w:rsidRDefault="00D75888" w:rsidP="006B2AAE">
      <w:pPr>
        <w:pStyle w:val="NormalWeb"/>
        <w:numPr>
          <w:ilvl w:val="0"/>
          <w:numId w:val="27"/>
        </w:numPr>
        <w:spacing w:before="0" w:beforeAutospacing="0" w:after="0"/>
        <w:jc w:val="both"/>
      </w:pPr>
      <w:r w:rsidRPr="004E109C">
        <w:t xml:space="preserve">Понятие о естественном приросте (убыль) населения. </w:t>
      </w:r>
    </w:p>
    <w:p w:rsidR="00D75888" w:rsidRPr="004E109C" w:rsidRDefault="00D75888" w:rsidP="006B2AAE">
      <w:pPr>
        <w:pStyle w:val="NormalWeb"/>
        <w:numPr>
          <w:ilvl w:val="0"/>
          <w:numId w:val="27"/>
        </w:numPr>
        <w:spacing w:before="0" w:beforeAutospacing="0" w:after="0"/>
        <w:jc w:val="both"/>
      </w:pPr>
      <w:r w:rsidRPr="004E109C">
        <w:t>Половозрастная структура населения и естественный прирост (убыль) населения.</w:t>
      </w:r>
    </w:p>
    <w:p w:rsidR="00D75888" w:rsidRPr="004E109C" w:rsidRDefault="00D75888" w:rsidP="006B2AAE">
      <w:pPr>
        <w:pStyle w:val="NormalWeb"/>
        <w:numPr>
          <w:ilvl w:val="0"/>
          <w:numId w:val="27"/>
        </w:numPr>
        <w:spacing w:before="0" w:beforeAutospacing="0" w:after="0"/>
        <w:jc w:val="both"/>
      </w:pPr>
      <w:r w:rsidRPr="004E109C">
        <w:t xml:space="preserve">Воспроизводство населения – понятие, сущность. </w:t>
      </w:r>
    </w:p>
    <w:p w:rsidR="00D75888" w:rsidRPr="004E109C" w:rsidRDefault="00D75888" w:rsidP="006B2AAE">
      <w:pPr>
        <w:pStyle w:val="NormalWeb"/>
        <w:numPr>
          <w:ilvl w:val="0"/>
          <w:numId w:val="27"/>
        </w:numPr>
        <w:spacing w:before="0" w:beforeAutospacing="0" w:after="0"/>
        <w:jc w:val="both"/>
      </w:pPr>
      <w:r w:rsidRPr="004E109C">
        <w:t xml:space="preserve">Показатели воспроизводства населения (брутто-, нетто-коэффициенты воспроизводства, общие коэффициенты воспроизводства). </w:t>
      </w:r>
    </w:p>
    <w:p w:rsidR="00D75888" w:rsidRPr="004E109C" w:rsidRDefault="00D75888" w:rsidP="006B2AAE">
      <w:pPr>
        <w:pStyle w:val="NormalWeb"/>
        <w:numPr>
          <w:ilvl w:val="0"/>
          <w:numId w:val="27"/>
        </w:numPr>
        <w:spacing w:before="0" w:beforeAutospacing="0" w:after="0"/>
        <w:jc w:val="both"/>
      </w:pPr>
      <w:r w:rsidRPr="004E109C">
        <w:t xml:space="preserve">Типы воспроизводства населения (расширенное, простое, суженное). </w:t>
      </w:r>
    </w:p>
    <w:p w:rsidR="00D75888" w:rsidRPr="004E109C" w:rsidRDefault="00D75888" w:rsidP="006B2AAE">
      <w:pPr>
        <w:pStyle w:val="NormalWeb"/>
        <w:spacing w:before="0" w:beforeAutospacing="0" w:after="0"/>
        <w:ind w:left="1068"/>
        <w:jc w:val="both"/>
      </w:pP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</w:rPr>
      </w:pP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>Задание:</w:t>
      </w:r>
    </w:p>
    <w:p w:rsidR="00D75888" w:rsidRPr="004E109C" w:rsidRDefault="00D75888" w:rsidP="004E109C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109C">
        <w:rPr>
          <w:rFonts w:ascii="Times New Roman" w:hAnsi="Times New Roman"/>
          <w:sz w:val="24"/>
          <w:szCs w:val="24"/>
        </w:rPr>
        <w:t>Внести термины в словарь.</w:t>
      </w:r>
    </w:p>
    <w:p w:rsidR="00D75888" w:rsidRPr="004E109C" w:rsidRDefault="00D75888" w:rsidP="004E109C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Изучить по интернет – публикациям методику составления таблиц смертности для расчета СППЖ населения</w:t>
      </w:r>
    </w:p>
    <w:p w:rsidR="00D75888" w:rsidRPr="004E109C" w:rsidRDefault="00D75888" w:rsidP="004E109C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  <w:sz w:val="24"/>
          <w:szCs w:val="24"/>
        </w:rPr>
        <w:t>Подготовить реферативные сообщения с презентацией.</w:t>
      </w:r>
    </w:p>
    <w:p w:rsidR="00D75888" w:rsidRPr="006B2AAE" w:rsidRDefault="00D75888" w:rsidP="004E109C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  <w:sz w:val="24"/>
          <w:szCs w:val="24"/>
        </w:rPr>
        <w:t>Подготовиться к терминологическому диктанту.</w:t>
      </w:r>
    </w:p>
    <w:p w:rsidR="00D75888" w:rsidRPr="006B2AAE" w:rsidRDefault="00D75888" w:rsidP="006B2AAE">
      <w:pPr>
        <w:pStyle w:val="NormalWeb"/>
        <w:numPr>
          <w:ilvl w:val="0"/>
          <w:numId w:val="38"/>
        </w:numPr>
        <w:spacing w:before="0" w:beforeAutospacing="0" w:after="0"/>
        <w:jc w:val="both"/>
        <w:rPr>
          <w:b/>
        </w:rPr>
      </w:pPr>
      <w:r w:rsidRPr="004E109C">
        <w:t>В рабочих тетрадях написать формулы расчета показателей общей, повозрастной рождаемости, естественного прироста (убыли)</w:t>
      </w:r>
      <w:r w:rsidRPr="006B2AAE">
        <w:t xml:space="preserve"> </w:t>
      </w:r>
    </w:p>
    <w:p w:rsidR="00D75888" w:rsidRPr="006B2AAE" w:rsidRDefault="00D75888" w:rsidP="004E109C">
      <w:pPr>
        <w:spacing w:after="0"/>
        <w:jc w:val="both"/>
        <w:rPr>
          <w:rFonts w:ascii="Times New Roman" w:hAnsi="Times New Roman"/>
          <w:b/>
          <w:bCs/>
          <w:i/>
        </w:rPr>
      </w:pPr>
    </w:p>
    <w:p w:rsidR="00D75888" w:rsidRPr="004E109C" w:rsidRDefault="00D75888" w:rsidP="004E109C">
      <w:pPr>
        <w:pStyle w:val="Style41"/>
        <w:widowControl/>
        <w:spacing w:line="394" w:lineRule="exact"/>
        <w:ind w:left="24"/>
        <w:jc w:val="both"/>
        <w:rPr>
          <w:rStyle w:val="FontStyle90"/>
          <w:b/>
          <w:i/>
          <w:sz w:val="24"/>
          <w:szCs w:val="24"/>
        </w:rPr>
      </w:pPr>
      <w:r w:rsidRPr="006B2AAE">
        <w:rPr>
          <w:b/>
          <w:sz w:val="28"/>
          <w:szCs w:val="28"/>
        </w:rPr>
        <w:t>Занятие 8 (2 часа).</w:t>
      </w:r>
      <w:r w:rsidRPr="006B2AAE">
        <w:rPr>
          <w:b/>
        </w:rPr>
        <w:t xml:space="preserve"> Тема:</w:t>
      </w:r>
      <w:r w:rsidRPr="006B2AAE">
        <w:rPr>
          <w:rStyle w:val="FontStyle88"/>
          <w:b/>
          <w:i/>
          <w:sz w:val="24"/>
          <w:szCs w:val="24"/>
        </w:rPr>
        <w:t xml:space="preserve"> </w:t>
      </w:r>
      <w:r w:rsidRPr="004E109C">
        <w:rPr>
          <w:b/>
          <w:i/>
        </w:rPr>
        <w:t>Динамика населения</w:t>
      </w:r>
      <w:r w:rsidRPr="004E109C">
        <w:rPr>
          <w:b/>
          <w:bCs/>
          <w:i/>
        </w:rPr>
        <w:t xml:space="preserve">. </w:t>
      </w:r>
      <w:r w:rsidRPr="004E109C">
        <w:rPr>
          <w:rStyle w:val="FontStyle88"/>
          <w:b/>
          <w:i/>
          <w:sz w:val="24"/>
          <w:szCs w:val="24"/>
        </w:rPr>
        <w:t xml:space="preserve">Брачность </w:t>
      </w:r>
      <w:r w:rsidRPr="004E109C">
        <w:rPr>
          <w:rStyle w:val="FontStyle90"/>
          <w:b/>
          <w:i/>
          <w:sz w:val="24"/>
          <w:szCs w:val="24"/>
        </w:rPr>
        <w:t>и разводимость.</w:t>
      </w:r>
    </w:p>
    <w:p w:rsidR="00D75888" w:rsidRPr="004E109C" w:rsidRDefault="00D75888" w:rsidP="004E109C">
      <w:pPr>
        <w:pStyle w:val="NormalWeb"/>
        <w:spacing w:before="0" w:beforeAutospacing="0" w:after="0"/>
        <w:ind w:left="1068"/>
        <w:jc w:val="both"/>
      </w:pPr>
      <w:r w:rsidRPr="004E109C">
        <w:rPr>
          <w:u w:val="single"/>
        </w:rPr>
        <w:t>Вопросы для обсуждения</w:t>
      </w:r>
      <w:r w:rsidRPr="004E109C">
        <w:t>:</w:t>
      </w:r>
    </w:p>
    <w:p w:rsidR="00D75888" w:rsidRPr="004E109C" w:rsidRDefault="00D75888" w:rsidP="004E109C">
      <w:pPr>
        <w:pStyle w:val="NormalWeb"/>
        <w:numPr>
          <w:ilvl w:val="0"/>
          <w:numId w:val="40"/>
        </w:numPr>
        <w:spacing w:before="0" w:beforeAutospacing="0" w:after="0"/>
        <w:jc w:val="both"/>
        <w:rPr>
          <w:rStyle w:val="FontStyle88"/>
          <w:sz w:val="24"/>
          <w:szCs w:val="24"/>
        </w:rPr>
      </w:pPr>
      <w:r w:rsidRPr="004E109C">
        <w:rPr>
          <w:rStyle w:val="FontStyle88"/>
          <w:sz w:val="24"/>
          <w:szCs w:val="24"/>
        </w:rPr>
        <w:t>Брак и его формы.</w:t>
      </w:r>
    </w:p>
    <w:p w:rsidR="00D75888" w:rsidRPr="004E109C" w:rsidRDefault="00D75888" w:rsidP="004E109C">
      <w:pPr>
        <w:pStyle w:val="NormalWeb"/>
        <w:numPr>
          <w:ilvl w:val="0"/>
          <w:numId w:val="40"/>
        </w:numPr>
        <w:spacing w:before="0" w:beforeAutospacing="0" w:after="0"/>
        <w:jc w:val="both"/>
        <w:rPr>
          <w:rStyle w:val="FontStyle88"/>
          <w:sz w:val="24"/>
          <w:szCs w:val="24"/>
        </w:rPr>
      </w:pPr>
      <w:r w:rsidRPr="004E109C">
        <w:rPr>
          <w:rStyle w:val="FontStyle88"/>
          <w:sz w:val="24"/>
          <w:szCs w:val="24"/>
        </w:rPr>
        <w:t>Источники информации о брачности.</w:t>
      </w:r>
    </w:p>
    <w:p w:rsidR="00D75888" w:rsidRPr="004E109C" w:rsidRDefault="00D75888" w:rsidP="004E109C">
      <w:pPr>
        <w:pStyle w:val="Style22"/>
        <w:widowControl/>
        <w:numPr>
          <w:ilvl w:val="0"/>
          <w:numId w:val="40"/>
        </w:numPr>
        <w:spacing w:line="240" w:lineRule="auto"/>
        <w:rPr>
          <w:rStyle w:val="FontStyle88"/>
          <w:sz w:val="24"/>
          <w:szCs w:val="24"/>
        </w:rPr>
      </w:pPr>
      <w:r w:rsidRPr="004E109C">
        <w:rPr>
          <w:rStyle w:val="FontStyle88"/>
          <w:sz w:val="24"/>
          <w:szCs w:val="24"/>
        </w:rPr>
        <w:t>Тенденции брачности в России, РБ  и других странах.</w:t>
      </w:r>
    </w:p>
    <w:p w:rsidR="00D75888" w:rsidRPr="004E109C" w:rsidRDefault="00D75888" w:rsidP="004E109C">
      <w:pPr>
        <w:pStyle w:val="Style22"/>
        <w:widowControl/>
        <w:numPr>
          <w:ilvl w:val="0"/>
          <w:numId w:val="40"/>
        </w:numPr>
        <w:tabs>
          <w:tab w:val="left" w:pos="709"/>
        </w:tabs>
        <w:spacing w:line="240" w:lineRule="auto"/>
        <w:rPr>
          <w:rStyle w:val="FontStyle88"/>
          <w:sz w:val="24"/>
          <w:szCs w:val="24"/>
        </w:rPr>
      </w:pPr>
      <w:r w:rsidRPr="004E109C">
        <w:rPr>
          <w:rStyle w:val="FontStyle88"/>
          <w:sz w:val="24"/>
          <w:szCs w:val="24"/>
        </w:rPr>
        <w:t>Развитие новых форм брака и семьи как результат глобального социального развития.</w:t>
      </w:r>
    </w:p>
    <w:p w:rsidR="00D75888" w:rsidRPr="004E109C" w:rsidRDefault="00D75888" w:rsidP="004E109C">
      <w:pPr>
        <w:pStyle w:val="Style22"/>
        <w:widowControl/>
        <w:numPr>
          <w:ilvl w:val="0"/>
          <w:numId w:val="40"/>
        </w:numPr>
        <w:tabs>
          <w:tab w:val="left" w:pos="709"/>
        </w:tabs>
        <w:spacing w:line="240" w:lineRule="auto"/>
        <w:rPr>
          <w:rStyle w:val="FontStyle88"/>
          <w:sz w:val="24"/>
          <w:szCs w:val="24"/>
        </w:rPr>
      </w:pPr>
      <w:r w:rsidRPr="004E109C">
        <w:rPr>
          <w:rStyle w:val="FontStyle88"/>
          <w:sz w:val="24"/>
          <w:szCs w:val="24"/>
        </w:rPr>
        <w:t xml:space="preserve">Современная </w:t>
      </w:r>
      <w:r w:rsidRPr="004E109C">
        <w:rPr>
          <w:rStyle w:val="FontStyle71"/>
          <w:rFonts w:ascii="Times New Roman" w:hAnsi="Times New Roman" w:cs="Times New Roman"/>
        </w:rPr>
        <w:t xml:space="preserve"> </w:t>
      </w:r>
      <w:r w:rsidRPr="004E109C">
        <w:rPr>
          <w:rStyle w:val="FontStyle88"/>
          <w:sz w:val="24"/>
          <w:szCs w:val="24"/>
        </w:rPr>
        <w:t>структура семьи.</w:t>
      </w:r>
    </w:p>
    <w:p w:rsidR="00D75888" w:rsidRPr="004E109C" w:rsidRDefault="00D75888" w:rsidP="004E109C">
      <w:pPr>
        <w:pStyle w:val="Style41"/>
        <w:widowControl/>
        <w:numPr>
          <w:ilvl w:val="0"/>
          <w:numId w:val="40"/>
        </w:numPr>
        <w:spacing w:line="240" w:lineRule="auto"/>
        <w:jc w:val="both"/>
      </w:pPr>
      <w:r w:rsidRPr="004E109C">
        <w:t>Тенденции изменения размера и состава семей в странах мира в России и РБ.</w:t>
      </w:r>
    </w:p>
    <w:p w:rsidR="00D75888" w:rsidRPr="004E109C" w:rsidRDefault="00D75888" w:rsidP="004E109C">
      <w:pPr>
        <w:pStyle w:val="Style41"/>
        <w:widowControl/>
        <w:numPr>
          <w:ilvl w:val="0"/>
          <w:numId w:val="40"/>
        </w:numPr>
        <w:spacing w:line="240" w:lineRule="auto"/>
        <w:jc w:val="both"/>
      </w:pPr>
      <w:r w:rsidRPr="004E109C">
        <w:t xml:space="preserve">Факторы, влияющие на брачность и разводимость населения. </w:t>
      </w:r>
    </w:p>
    <w:p w:rsidR="00D75888" w:rsidRPr="004E109C" w:rsidRDefault="00D75888" w:rsidP="004E109C">
      <w:pPr>
        <w:pStyle w:val="Style41"/>
        <w:widowControl/>
        <w:numPr>
          <w:ilvl w:val="0"/>
          <w:numId w:val="40"/>
        </w:numPr>
        <w:spacing w:line="240" w:lineRule="auto"/>
        <w:jc w:val="both"/>
      </w:pPr>
      <w:r w:rsidRPr="004E109C">
        <w:t xml:space="preserve">Браки и воспроизводство населения. </w:t>
      </w:r>
    </w:p>
    <w:p w:rsidR="00D75888" w:rsidRPr="004E109C" w:rsidRDefault="00D75888" w:rsidP="004E109C">
      <w:pPr>
        <w:pStyle w:val="Style22"/>
        <w:widowControl/>
        <w:numPr>
          <w:ilvl w:val="0"/>
          <w:numId w:val="40"/>
        </w:numPr>
        <w:spacing w:line="240" w:lineRule="auto"/>
        <w:rPr>
          <w:rStyle w:val="FontStyle88"/>
          <w:sz w:val="24"/>
          <w:szCs w:val="24"/>
        </w:rPr>
      </w:pPr>
      <w:r w:rsidRPr="004E109C">
        <w:rPr>
          <w:rStyle w:val="FontStyle88"/>
          <w:sz w:val="24"/>
          <w:szCs w:val="24"/>
        </w:rPr>
        <w:t xml:space="preserve">Брачность и рождаемость. </w:t>
      </w:r>
    </w:p>
    <w:p w:rsidR="00D75888" w:rsidRPr="004E109C" w:rsidRDefault="00D75888" w:rsidP="004E109C">
      <w:pPr>
        <w:pStyle w:val="Style41"/>
        <w:widowControl/>
        <w:numPr>
          <w:ilvl w:val="0"/>
          <w:numId w:val="40"/>
        </w:numPr>
        <w:spacing w:line="240" w:lineRule="auto"/>
        <w:jc w:val="both"/>
      </w:pPr>
      <w:r w:rsidRPr="004E109C">
        <w:rPr>
          <w:rStyle w:val="FontStyle88"/>
          <w:sz w:val="24"/>
          <w:szCs w:val="24"/>
        </w:rPr>
        <w:t xml:space="preserve">Показатели брачности. </w:t>
      </w:r>
      <w:r w:rsidRPr="004E109C">
        <w:t xml:space="preserve">Специальные коэффициенты брачности. </w:t>
      </w:r>
    </w:p>
    <w:p w:rsidR="00D75888" w:rsidRPr="004E109C" w:rsidRDefault="00D75888" w:rsidP="004E109C">
      <w:pPr>
        <w:pStyle w:val="Style22"/>
        <w:widowControl/>
        <w:numPr>
          <w:ilvl w:val="0"/>
          <w:numId w:val="40"/>
        </w:numPr>
        <w:spacing w:line="240" w:lineRule="auto"/>
        <w:rPr>
          <w:rStyle w:val="FontStyle88"/>
          <w:sz w:val="24"/>
          <w:szCs w:val="24"/>
        </w:rPr>
      </w:pPr>
      <w:r w:rsidRPr="004E109C">
        <w:rPr>
          <w:rStyle w:val="FontStyle88"/>
          <w:sz w:val="24"/>
          <w:szCs w:val="24"/>
        </w:rPr>
        <w:t>Р</w:t>
      </w:r>
      <w:r w:rsidRPr="004E109C">
        <w:rPr>
          <w:rStyle w:val="FontStyle73"/>
          <w:b w:val="0"/>
          <w:spacing w:val="-10"/>
          <w:sz w:val="24"/>
          <w:szCs w:val="24"/>
        </w:rPr>
        <w:t>азвод.</w:t>
      </w:r>
      <w:r w:rsidRPr="004E109C">
        <w:rPr>
          <w:rStyle w:val="FontStyle88"/>
          <w:sz w:val="24"/>
          <w:szCs w:val="24"/>
        </w:rPr>
        <w:t xml:space="preserve"> Расторжение брака. </w:t>
      </w:r>
    </w:p>
    <w:p w:rsidR="00D75888" w:rsidRPr="004E109C" w:rsidRDefault="00D75888" w:rsidP="004E109C">
      <w:pPr>
        <w:pStyle w:val="Style22"/>
        <w:widowControl/>
        <w:numPr>
          <w:ilvl w:val="0"/>
          <w:numId w:val="40"/>
        </w:numPr>
        <w:spacing w:line="240" w:lineRule="auto"/>
        <w:rPr>
          <w:rStyle w:val="FontStyle88"/>
          <w:sz w:val="24"/>
          <w:szCs w:val="24"/>
        </w:rPr>
      </w:pPr>
      <w:r w:rsidRPr="004E109C">
        <w:rPr>
          <w:rStyle w:val="FontStyle88"/>
          <w:sz w:val="24"/>
          <w:szCs w:val="24"/>
        </w:rPr>
        <w:t>Демографическое понятие разводимости.</w:t>
      </w:r>
    </w:p>
    <w:p w:rsidR="00D75888" w:rsidRPr="004E109C" w:rsidRDefault="00D75888" w:rsidP="004E109C">
      <w:pPr>
        <w:pStyle w:val="Style22"/>
        <w:widowControl/>
        <w:numPr>
          <w:ilvl w:val="0"/>
          <w:numId w:val="40"/>
        </w:numPr>
        <w:tabs>
          <w:tab w:val="left" w:pos="709"/>
        </w:tabs>
        <w:spacing w:line="240" w:lineRule="auto"/>
        <w:rPr>
          <w:rStyle w:val="FontStyle88"/>
          <w:sz w:val="24"/>
          <w:szCs w:val="24"/>
        </w:rPr>
      </w:pPr>
      <w:r w:rsidRPr="004E109C">
        <w:rPr>
          <w:rStyle w:val="FontStyle88"/>
          <w:sz w:val="24"/>
          <w:szCs w:val="24"/>
        </w:rPr>
        <w:t xml:space="preserve">Показатели разводимости.  </w:t>
      </w:r>
    </w:p>
    <w:p w:rsidR="00D75888" w:rsidRPr="004E109C" w:rsidRDefault="00D75888" w:rsidP="004E109C">
      <w:pPr>
        <w:pStyle w:val="Style22"/>
        <w:widowControl/>
        <w:numPr>
          <w:ilvl w:val="0"/>
          <w:numId w:val="40"/>
        </w:numPr>
        <w:tabs>
          <w:tab w:val="left" w:pos="709"/>
        </w:tabs>
        <w:spacing w:line="240" w:lineRule="auto"/>
        <w:rPr>
          <w:rStyle w:val="FontStyle88"/>
          <w:sz w:val="24"/>
          <w:szCs w:val="24"/>
        </w:rPr>
      </w:pPr>
      <w:r w:rsidRPr="004E109C">
        <w:t>Факторы, влияющие на разводимость населения</w:t>
      </w:r>
      <w:r w:rsidRPr="004E109C">
        <w:rPr>
          <w:rStyle w:val="FontStyle88"/>
          <w:sz w:val="24"/>
          <w:szCs w:val="24"/>
        </w:rPr>
        <w:t xml:space="preserve"> </w:t>
      </w:r>
    </w:p>
    <w:p w:rsidR="00D75888" w:rsidRPr="004E109C" w:rsidRDefault="00D75888" w:rsidP="004E109C">
      <w:pPr>
        <w:pStyle w:val="Style22"/>
        <w:widowControl/>
        <w:numPr>
          <w:ilvl w:val="0"/>
          <w:numId w:val="40"/>
        </w:numPr>
        <w:tabs>
          <w:tab w:val="left" w:pos="709"/>
        </w:tabs>
        <w:spacing w:line="240" w:lineRule="auto"/>
        <w:rPr>
          <w:rStyle w:val="FontStyle88"/>
          <w:sz w:val="24"/>
          <w:szCs w:val="24"/>
        </w:rPr>
      </w:pPr>
      <w:r w:rsidRPr="004E109C">
        <w:rPr>
          <w:rStyle w:val="FontStyle88"/>
          <w:sz w:val="24"/>
          <w:szCs w:val="24"/>
        </w:rPr>
        <w:t>Тенденции разводимости в мире, России и РБ.</w:t>
      </w:r>
    </w:p>
    <w:p w:rsidR="00D75888" w:rsidRDefault="00D75888" w:rsidP="006B2AA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75888" w:rsidRPr="004E109C" w:rsidRDefault="00D75888" w:rsidP="006B2AAE">
      <w:pPr>
        <w:spacing w:after="0" w:line="240" w:lineRule="auto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>Задание:</w:t>
      </w:r>
    </w:p>
    <w:p w:rsidR="00D75888" w:rsidRPr="006B2AAE" w:rsidRDefault="00D75888" w:rsidP="006B2AAE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2AAE">
        <w:rPr>
          <w:rFonts w:ascii="Times New Roman" w:hAnsi="Times New Roman"/>
          <w:sz w:val="24"/>
          <w:szCs w:val="24"/>
        </w:rPr>
        <w:t>Внести термины в словарь.</w:t>
      </w:r>
    </w:p>
    <w:p w:rsidR="00D75888" w:rsidRPr="006B2AAE" w:rsidRDefault="00D75888" w:rsidP="006B2AAE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</w:rPr>
      </w:pPr>
      <w:r w:rsidRPr="006B2AAE">
        <w:rPr>
          <w:rFonts w:ascii="Times New Roman" w:hAnsi="Times New Roman"/>
        </w:rPr>
        <w:t>Изучить по интернет – публикациям демографическую политику стран с разным уровнем рождаемости</w:t>
      </w:r>
    </w:p>
    <w:p w:rsidR="00D75888" w:rsidRPr="006B2AAE" w:rsidRDefault="00D75888" w:rsidP="006B2AAE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</w:rPr>
      </w:pPr>
      <w:r w:rsidRPr="006B2AAE">
        <w:rPr>
          <w:rFonts w:ascii="Times New Roman" w:hAnsi="Times New Roman"/>
          <w:sz w:val="24"/>
          <w:szCs w:val="24"/>
        </w:rPr>
        <w:t>Подготовить реферативные сообщения с презентацией.</w:t>
      </w:r>
    </w:p>
    <w:p w:rsidR="00D75888" w:rsidRPr="006B2AAE" w:rsidRDefault="00D75888" w:rsidP="006B2AAE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</w:rPr>
      </w:pPr>
      <w:r w:rsidRPr="006B2AAE">
        <w:rPr>
          <w:rFonts w:ascii="Times New Roman" w:hAnsi="Times New Roman"/>
          <w:sz w:val="24"/>
          <w:szCs w:val="24"/>
        </w:rPr>
        <w:t>Подготовиться к терминологическому диктанту.</w:t>
      </w:r>
    </w:p>
    <w:p w:rsidR="00D75888" w:rsidRPr="006B2AAE" w:rsidRDefault="00D75888" w:rsidP="006B2AAE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Изучить основные положения </w:t>
      </w:r>
      <w:r w:rsidRPr="004E109C">
        <w:rPr>
          <w:rStyle w:val="FontStyle88"/>
          <w:sz w:val="24"/>
          <w:szCs w:val="24"/>
        </w:rPr>
        <w:t>Семейного законодательства России о браке и разводах</w:t>
      </w:r>
      <w:r>
        <w:rPr>
          <w:rStyle w:val="FontStyle88"/>
          <w:sz w:val="24"/>
          <w:szCs w:val="24"/>
        </w:rPr>
        <w:t>.</w:t>
      </w:r>
    </w:p>
    <w:p w:rsidR="00D75888" w:rsidRPr="004E109C" w:rsidRDefault="00D75888" w:rsidP="004E109C">
      <w:pPr>
        <w:pStyle w:val="NormalWeb"/>
        <w:spacing w:after="0"/>
        <w:ind w:left="1068"/>
        <w:jc w:val="both"/>
      </w:pP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i/>
        </w:rPr>
      </w:pPr>
      <w:r w:rsidRPr="004E109C">
        <w:rPr>
          <w:rFonts w:ascii="Times New Roman" w:hAnsi="Times New Roman"/>
          <w:sz w:val="28"/>
          <w:szCs w:val="28"/>
        </w:rPr>
        <w:t xml:space="preserve">Занятие 12 (2 часа). </w:t>
      </w:r>
      <w:r w:rsidRPr="004E109C">
        <w:rPr>
          <w:rFonts w:ascii="Times New Roman" w:hAnsi="Times New Roman"/>
        </w:rPr>
        <w:t>Тема:</w:t>
      </w:r>
      <w:r w:rsidRPr="004E109C">
        <w:rPr>
          <w:rFonts w:ascii="Times New Roman" w:hAnsi="Times New Roman"/>
          <w:b/>
          <w:i/>
        </w:rPr>
        <w:t xml:space="preserve"> Методика расчета демографических показателей. Решение ситуационных задач.</w:t>
      </w:r>
    </w:p>
    <w:p w:rsidR="00D75888" w:rsidRPr="004E109C" w:rsidRDefault="00D75888" w:rsidP="004E109C">
      <w:pPr>
        <w:pStyle w:val="NormalWeb"/>
        <w:spacing w:before="0" w:beforeAutospacing="0" w:after="0"/>
        <w:jc w:val="both"/>
      </w:pPr>
      <w:r w:rsidRPr="004E109C">
        <w:rPr>
          <w:u w:val="single"/>
        </w:rPr>
        <w:t>Вопросы для обсуждения</w:t>
      </w:r>
      <w:r w:rsidRPr="004E109C">
        <w:t>:</w:t>
      </w:r>
    </w:p>
    <w:p w:rsidR="00D75888" w:rsidRPr="006B2AAE" w:rsidRDefault="00D75888" w:rsidP="006B2AAE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B2AAE">
        <w:rPr>
          <w:rFonts w:ascii="Times New Roman" w:hAnsi="Times New Roman"/>
          <w:bCs/>
          <w:sz w:val="24"/>
          <w:szCs w:val="24"/>
        </w:rPr>
        <w:t>Методика расчета и оценки показателей структуры населения по возрасту и полу.</w:t>
      </w:r>
    </w:p>
    <w:p w:rsidR="00D75888" w:rsidRPr="006B2AAE" w:rsidRDefault="00D75888" w:rsidP="006B2AAE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B2AAE">
        <w:rPr>
          <w:rFonts w:ascii="Times New Roman" w:hAnsi="Times New Roman"/>
          <w:bCs/>
          <w:sz w:val="24"/>
          <w:szCs w:val="24"/>
        </w:rPr>
        <w:t>Методика определения типа возрастной структуры населения города (района).</w:t>
      </w:r>
    </w:p>
    <w:p w:rsidR="00D75888" w:rsidRPr="006B2AAE" w:rsidRDefault="00D75888" w:rsidP="006B2AAE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B2AAE">
        <w:rPr>
          <w:rFonts w:ascii="Times New Roman" w:hAnsi="Times New Roman"/>
          <w:bCs/>
          <w:sz w:val="24"/>
          <w:szCs w:val="24"/>
        </w:rPr>
        <w:t>Графическое оформление типа возрастной структуры населения.</w:t>
      </w:r>
    </w:p>
    <w:p w:rsidR="00D75888" w:rsidRPr="006B2AAE" w:rsidRDefault="00D75888" w:rsidP="006B2AAE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2AAE">
        <w:rPr>
          <w:rFonts w:ascii="Times New Roman" w:hAnsi="Times New Roman"/>
          <w:bCs/>
          <w:sz w:val="24"/>
          <w:szCs w:val="24"/>
        </w:rPr>
        <w:t xml:space="preserve">Методика расчета и оценки общих и повозрастных </w:t>
      </w:r>
      <w:r w:rsidRPr="006B2AAE">
        <w:rPr>
          <w:rFonts w:ascii="Times New Roman" w:hAnsi="Times New Roman"/>
          <w:sz w:val="24"/>
          <w:szCs w:val="24"/>
        </w:rPr>
        <w:t>показателей рождаемости.</w:t>
      </w:r>
    </w:p>
    <w:p w:rsidR="00D75888" w:rsidRPr="006B2AAE" w:rsidRDefault="00D75888" w:rsidP="006B2AAE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2AAE">
        <w:rPr>
          <w:rFonts w:ascii="Times New Roman" w:hAnsi="Times New Roman"/>
          <w:bCs/>
          <w:sz w:val="24"/>
          <w:szCs w:val="24"/>
        </w:rPr>
        <w:t xml:space="preserve">Методика расчета и оценки общих и повозрастных </w:t>
      </w:r>
      <w:r w:rsidRPr="006B2AAE">
        <w:rPr>
          <w:rFonts w:ascii="Times New Roman" w:hAnsi="Times New Roman"/>
          <w:sz w:val="24"/>
          <w:szCs w:val="24"/>
        </w:rPr>
        <w:t>показателей смертности населения.</w:t>
      </w:r>
    </w:p>
    <w:p w:rsidR="00D75888" w:rsidRPr="006B2AAE" w:rsidRDefault="00D75888" w:rsidP="006B2AAE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2AAE">
        <w:rPr>
          <w:rFonts w:ascii="Times New Roman" w:hAnsi="Times New Roman"/>
          <w:bCs/>
          <w:sz w:val="24"/>
          <w:szCs w:val="24"/>
        </w:rPr>
        <w:t xml:space="preserve">Методика расчета и оценки </w:t>
      </w:r>
      <w:r w:rsidRPr="006B2AAE">
        <w:rPr>
          <w:rFonts w:ascii="Times New Roman" w:hAnsi="Times New Roman"/>
          <w:sz w:val="24"/>
          <w:szCs w:val="24"/>
        </w:rPr>
        <w:t>показателя структуры смертности по причинам смерти</w:t>
      </w:r>
    </w:p>
    <w:p w:rsidR="00D75888" w:rsidRPr="006B2AAE" w:rsidRDefault="00D75888" w:rsidP="006B2AAE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2AAE">
        <w:rPr>
          <w:rFonts w:ascii="Times New Roman" w:hAnsi="Times New Roman"/>
          <w:bCs/>
          <w:sz w:val="24"/>
          <w:szCs w:val="24"/>
        </w:rPr>
        <w:t xml:space="preserve">Методика расчета и оценки </w:t>
      </w:r>
      <w:r w:rsidRPr="006B2AAE">
        <w:rPr>
          <w:rFonts w:ascii="Times New Roman" w:hAnsi="Times New Roman"/>
          <w:sz w:val="24"/>
          <w:szCs w:val="24"/>
        </w:rPr>
        <w:t>показателей естественного прироста (убыли) населения.</w:t>
      </w:r>
    </w:p>
    <w:p w:rsidR="00D75888" w:rsidRPr="006B2AAE" w:rsidRDefault="00D75888" w:rsidP="006B2AAE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2AAE">
        <w:rPr>
          <w:rFonts w:ascii="Times New Roman" w:hAnsi="Times New Roman"/>
          <w:bCs/>
          <w:sz w:val="24"/>
          <w:szCs w:val="24"/>
        </w:rPr>
        <w:t xml:space="preserve">Методика расчета и оценки показателей </w:t>
      </w:r>
      <w:r w:rsidRPr="006B2AAE">
        <w:rPr>
          <w:rFonts w:ascii="Times New Roman" w:hAnsi="Times New Roman"/>
          <w:sz w:val="24"/>
          <w:szCs w:val="24"/>
        </w:rPr>
        <w:t>младенческой и перинатальной смертности.</w:t>
      </w:r>
    </w:p>
    <w:p w:rsidR="00D75888" w:rsidRPr="004E109C" w:rsidRDefault="00D75888" w:rsidP="004E109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E109C">
        <w:rPr>
          <w:rFonts w:ascii="Times New Roman" w:hAnsi="Times New Roman"/>
          <w:b/>
          <w:sz w:val="24"/>
          <w:szCs w:val="24"/>
        </w:rPr>
        <w:t xml:space="preserve">Задание: </w:t>
      </w:r>
      <w:r w:rsidRPr="004E109C">
        <w:rPr>
          <w:rFonts w:ascii="Times New Roman" w:hAnsi="Times New Roman"/>
          <w:sz w:val="24"/>
          <w:szCs w:val="24"/>
        </w:rPr>
        <w:t>Рассчитать основные демографические показатели, провести их сравнительный анализ, изобразить полученные данные в виде диаграмм и оформить заключение о демографической ситуации на конкретной территории.</w:t>
      </w:r>
    </w:p>
    <w:p w:rsidR="00D75888" w:rsidRPr="004E109C" w:rsidRDefault="00D75888" w:rsidP="004E109C">
      <w:pPr>
        <w:pStyle w:val="NormalWeb"/>
        <w:spacing w:before="0" w:beforeAutospacing="0" w:after="0"/>
        <w:ind w:left="720"/>
        <w:jc w:val="both"/>
      </w:pP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>6.5. Требования к самостоятельной работе студентов</w:t>
      </w:r>
    </w:p>
    <w:p w:rsidR="00D75888" w:rsidRPr="004E109C" w:rsidRDefault="00D75888" w:rsidP="004E109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E109C">
        <w:rPr>
          <w:rFonts w:ascii="Times New Roman" w:hAnsi="Times New Roman"/>
        </w:rPr>
        <w:t xml:space="preserve">На кафедре имеется </w:t>
      </w:r>
      <w:r w:rsidRPr="004E109C">
        <w:rPr>
          <w:rFonts w:ascii="Times New Roman" w:hAnsi="Times New Roman"/>
          <w:u w:val="single"/>
        </w:rPr>
        <w:t>методический кабинет для самостоятельной работы студентов</w:t>
      </w:r>
      <w:r w:rsidRPr="004E109C">
        <w:rPr>
          <w:rFonts w:ascii="Times New Roman" w:hAnsi="Times New Roman"/>
        </w:rPr>
        <w:t xml:space="preserve">, где собрана периодическая, научная и учебная литература и рефераты по соответствующим проблемам. </w:t>
      </w:r>
    </w:p>
    <w:p w:rsidR="00D75888" w:rsidRPr="004E109C" w:rsidRDefault="00D75888" w:rsidP="004E109C">
      <w:pPr>
        <w:spacing w:after="0"/>
        <w:ind w:firstLine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В ходе изучения дисциплины студенты должны выполнить следующие виды самостоятельной работы:</w:t>
      </w:r>
    </w:p>
    <w:p w:rsidR="00D75888" w:rsidRPr="004E109C" w:rsidRDefault="00D75888" w:rsidP="004E109C">
      <w:pPr>
        <w:tabs>
          <w:tab w:val="left" w:pos="3000"/>
        </w:tabs>
        <w:spacing w:after="0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ab/>
      </w:r>
    </w:p>
    <w:p w:rsidR="00D75888" w:rsidRPr="004E109C" w:rsidRDefault="00D75888" w:rsidP="004E109C">
      <w:pPr>
        <w:spacing w:after="0"/>
        <w:jc w:val="center"/>
        <w:rPr>
          <w:rFonts w:ascii="Times New Roman" w:hAnsi="Times New Roman"/>
          <w:b/>
          <w:u w:val="single"/>
        </w:rPr>
      </w:pPr>
      <w:r w:rsidRPr="004E109C">
        <w:rPr>
          <w:rFonts w:ascii="Times New Roman" w:hAnsi="Times New Roman"/>
          <w:b/>
          <w:u w:val="single"/>
        </w:rPr>
        <w:t>1. Составление терминологического словаря</w:t>
      </w:r>
    </w:p>
    <w:p w:rsidR="00D75888" w:rsidRPr="004E109C" w:rsidRDefault="00D75888" w:rsidP="004E109C">
      <w:pPr>
        <w:tabs>
          <w:tab w:val="left" w:pos="1980"/>
        </w:tabs>
        <w:spacing w:after="0"/>
        <w:jc w:val="both"/>
        <w:rPr>
          <w:rFonts w:ascii="Times New Roman" w:hAnsi="Times New Roman"/>
          <w:iCs/>
        </w:rPr>
      </w:pPr>
      <w:r w:rsidRPr="004E109C">
        <w:rPr>
          <w:rFonts w:ascii="Times New Roman" w:hAnsi="Times New Roman"/>
          <w:bCs/>
          <w:color w:val="000000"/>
          <w:spacing w:val="-3"/>
        </w:rPr>
        <w:t>Аборт</w:t>
      </w:r>
      <w:r w:rsidRPr="004E109C">
        <w:rPr>
          <w:rFonts w:ascii="Times New Roman" w:hAnsi="Times New Roman"/>
          <w:color w:val="000000"/>
          <w:spacing w:val="-3"/>
        </w:rPr>
        <w:t>.</w:t>
      </w:r>
      <w:r>
        <w:rPr>
          <w:rFonts w:ascii="Times New Roman" w:hAnsi="Times New Roman"/>
          <w:color w:val="000000"/>
          <w:spacing w:val="-3"/>
        </w:rPr>
        <w:t xml:space="preserve"> </w:t>
      </w:r>
      <w:r w:rsidRPr="004E109C">
        <w:rPr>
          <w:rFonts w:ascii="Times New Roman" w:hAnsi="Times New Roman"/>
        </w:rPr>
        <w:t xml:space="preserve">Агломерация. </w:t>
      </w:r>
      <w:r w:rsidRPr="004E109C">
        <w:rPr>
          <w:rFonts w:ascii="Times New Roman" w:hAnsi="Times New Roman"/>
          <w:bCs/>
          <w:color w:val="000000"/>
          <w:spacing w:val="-3"/>
        </w:rPr>
        <w:t>Антенатальный период.</w:t>
      </w:r>
      <w:r>
        <w:rPr>
          <w:rFonts w:ascii="Times New Roman" w:hAnsi="Times New Roman"/>
          <w:bCs/>
          <w:color w:val="000000"/>
          <w:spacing w:val="-3"/>
        </w:rPr>
        <w:t xml:space="preserve"> </w:t>
      </w:r>
      <w:r w:rsidRPr="004E109C">
        <w:rPr>
          <w:rFonts w:ascii="Times New Roman" w:hAnsi="Times New Roman"/>
          <w:bCs/>
          <w:color w:val="000000"/>
          <w:spacing w:val="-3"/>
        </w:rPr>
        <w:t xml:space="preserve">Брак. </w:t>
      </w:r>
      <w:r w:rsidRPr="004E109C">
        <w:rPr>
          <w:rFonts w:ascii="Times New Roman" w:hAnsi="Times New Roman"/>
        </w:rPr>
        <w:t>Брачность.</w:t>
      </w:r>
      <w:r w:rsidRPr="004E109C">
        <w:rPr>
          <w:rFonts w:ascii="Times New Roman" w:hAnsi="Times New Roman"/>
          <w:bCs/>
          <w:color w:val="000000"/>
          <w:spacing w:val="-3"/>
        </w:rPr>
        <w:t xml:space="preserve"> Брачный контракт. </w:t>
      </w:r>
      <w:r w:rsidRPr="004E109C">
        <w:rPr>
          <w:rFonts w:ascii="Times New Roman" w:hAnsi="Times New Roman"/>
        </w:rPr>
        <w:t xml:space="preserve">Брачная рождаемость.  </w:t>
      </w:r>
      <w:r w:rsidRPr="004E109C">
        <w:rPr>
          <w:rFonts w:ascii="Times New Roman" w:hAnsi="Times New Roman"/>
          <w:bCs/>
          <w:color w:val="000000"/>
          <w:spacing w:val="-3"/>
        </w:rPr>
        <w:t>Брутто-коэффициент воспроизводства.</w:t>
      </w:r>
      <w:r w:rsidRPr="004E109C">
        <w:rPr>
          <w:rFonts w:ascii="Times New Roman" w:hAnsi="Times New Roman"/>
          <w:iCs/>
        </w:rPr>
        <w:t xml:space="preserve"> </w:t>
      </w:r>
      <w:r w:rsidRPr="004E109C">
        <w:rPr>
          <w:rFonts w:ascii="Times New Roman" w:hAnsi="Times New Roman"/>
          <w:bCs/>
          <w:color w:val="000000"/>
          <w:spacing w:val="-3"/>
        </w:rPr>
        <w:t xml:space="preserve">Воспроизводство населения. Демография. </w:t>
      </w:r>
      <w:r w:rsidRPr="004E109C">
        <w:rPr>
          <w:rFonts w:ascii="Times New Roman" w:hAnsi="Times New Roman"/>
          <w:iCs/>
        </w:rPr>
        <w:t xml:space="preserve"> </w:t>
      </w:r>
      <w:r w:rsidRPr="004E109C">
        <w:rPr>
          <w:rFonts w:ascii="Times New Roman" w:hAnsi="Times New Roman"/>
        </w:rPr>
        <w:t>Демографический взрыв</w:t>
      </w:r>
      <w:r w:rsidRPr="004E109C">
        <w:rPr>
          <w:rFonts w:ascii="Times New Roman" w:hAnsi="Times New Roman"/>
          <w:iCs/>
        </w:rPr>
        <w:t xml:space="preserve">. Демографическая нагрузка. </w:t>
      </w:r>
      <w:r w:rsidRPr="004E109C">
        <w:rPr>
          <w:rFonts w:ascii="Times New Roman" w:hAnsi="Times New Roman"/>
          <w:bCs/>
          <w:color w:val="000000"/>
          <w:spacing w:val="-3"/>
        </w:rPr>
        <w:t>Демографическая политика.</w:t>
      </w:r>
      <w:r w:rsidRPr="004E109C">
        <w:rPr>
          <w:rFonts w:ascii="Times New Roman" w:hAnsi="Times New Roman"/>
        </w:rPr>
        <w:t xml:space="preserve"> </w:t>
      </w:r>
      <w:r w:rsidRPr="004E109C">
        <w:rPr>
          <w:rFonts w:ascii="Times New Roman" w:hAnsi="Times New Roman"/>
          <w:bCs/>
          <w:color w:val="000000"/>
          <w:spacing w:val="-3"/>
        </w:rPr>
        <w:t xml:space="preserve">Депопуляция населения. </w:t>
      </w:r>
      <w:r w:rsidRPr="004E109C">
        <w:rPr>
          <w:rFonts w:ascii="Times New Roman" w:hAnsi="Times New Roman"/>
          <w:iCs/>
        </w:rPr>
        <w:t xml:space="preserve">Естественное движение населения. Естественный прирост. </w:t>
      </w:r>
      <w:r w:rsidRPr="004E109C">
        <w:rPr>
          <w:rFonts w:ascii="Times New Roman" w:hAnsi="Times New Roman"/>
        </w:rPr>
        <w:t xml:space="preserve">Желаемое число детей в семье.  </w:t>
      </w:r>
      <w:r w:rsidRPr="004E109C">
        <w:rPr>
          <w:rFonts w:ascii="Times New Roman" w:hAnsi="Times New Roman"/>
          <w:bCs/>
          <w:color w:val="000000"/>
          <w:spacing w:val="-3"/>
        </w:rPr>
        <w:t xml:space="preserve">Живорождение. </w:t>
      </w:r>
      <w:r w:rsidRPr="004E109C">
        <w:rPr>
          <w:rFonts w:ascii="Times New Roman" w:hAnsi="Times New Roman"/>
          <w:iCs/>
        </w:rPr>
        <w:t>Иммиграция.</w:t>
      </w:r>
      <w:r w:rsidRPr="004E109C">
        <w:rPr>
          <w:rFonts w:ascii="Times New Roman" w:hAnsi="Times New Roman"/>
          <w:bCs/>
          <w:color w:val="000000"/>
          <w:spacing w:val="-3"/>
        </w:rPr>
        <w:t xml:space="preserve"> Интергенетический интервал</w:t>
      </w:r>
      <w:r w:rsidRPr="004E109C">
        <w:rPr>
          <w:rFonts w:ascii="Times New Roman" w:hAnsi="Times New Roman"/>
          <w:color w:val="000000"/>
          <w:spacing w:val="-3"/>
        </w:rPr>
        <w:t xml:space="preserve">. </w:t>
      </w:r>
      <w:r w:rsidRPr="004E109C">
        <w:rPr>
          <w:rFonts w:ascii="Times New Roman" w:hAnsi="Times New Roman"/>
          <w:bCs/>
          <w:color w:val="000000"/>
          <w:spacing w:val="-3"/>
        </w:rPr>
        <w:t xml:space="preserve">Интранатальный. </w:t>
      </w:r>
      <w:r w:rsidRPr="004E109C">
        <w:rPr>
          <w:rFonts w:ascii="Times New Roman" w:hAnsi="Times New Roman"/>
          <w:iCs/>
        </w:rPr>
        <w:t>Коэффициент суммарной рождаемости.</w:t>
      </w:r>
      <w:r w:rsidRPr="004E109C">
        <w:rPr>
          <w:rFonts w:ascii="Times New Roman" w:hAnsi="Times New Roman"/>
        </w:rPr>
        <w:t xml:space="preserve"> Критический момент переписи.</w:t>
      </w:r>
      <w:r w:rsidRPr="004E109C">
        <w:rPr>
          <w:rFonts w:ascii="Times New Roman" w:hAnsi="Times New Roman"/>
          <w:iCs/>
        </w:rPr>
        <w:t xml:space="preserve"> </w:t>
      </w:r>
      <w:r w:rsidRPr="004E109C">
        <w:rPr>
          <w:rFonts w:ascii="Times New Roman" w:hAnsi="Times New Roman"/>
          <w:bCs/>
          <w:color w:val="000000"/>
          <w:spacing w:val="-3"/>
        </w:rPr>
        <w:t>Материнская смертность</w:t>
      </w:r>
      <w:r w:rsidRPr="004E109C">
        <w:rPr>
          <w:rFonts w:ascii="Times New Roman" w:hAnsi="Times New Roman"/>
          <w:color w:val="000000"/>
          <w:spacing w:val="-3"/>
        </w:rPr>
        <w:t>.</w:t>
      </w:r>
      <w:r w:rsidRPr="004E109C">
        <w:rPr>
          <w:rFonts w:ascii="Times New Roman" w:hAnsi="Times New Roman"/>
        </w:rPr>
        <w:t xml:space="preserve"> </w:t>
      </w:r>
      <w:r w:rsidRPr="004E109C">
        <w:rPr>
          <w:rFonts w:ascii="Times New Roman" w:hAnsi="Times New Roman"/>
          <w:color w:val="000000"/>
          <w:spacing w:val="-3"/>
        </w:rPr>
        <w:t xml:space="preserve">Мертворождение. Миграция. </w:t>
      </w:r>
      <w:r w:rsidRPr="004E109C">
        <w:rPr>
          <w:rFonts w:ascii="Times New Roman" w:hAnsi="Times New Roman"/>
          <w:bCs/>
          <w:color w:val="000000"/>
          <w:spacing w:val="-3"/>
        </w:rPr>
        <w:t xml:space="preserve">Младенческая смертность. </w:t>
      </w:r>
      <w:r w:rsidRPr="004E109C">
        <w:rPr>
          <w:rFonts w:ascii="Times New Roman" w:hAnsi="Times New Roman"/>
        </w:rPr>
        <w:t xml:space="preserve">Наличное население. </w:t>
      </w:r>
      <w:r w:rsidRPr="004E109C">
        <w:rPr>
          <w:rFonts w:ascii="Times New Roman" w:hAnsi="Times New Roman"/>
          <w:bCs/>
          <w:color w:val="000000"/>
          <w:spacing w:val="-3"/>
        </w:rPr>
        <w:t xml:space="preserve">Неонатальный возраст. Нетто-коэффициент воспроизводства. </w:t>
      </w:r>
      <w:r w:rsidRPr="004E109C">
        <w:rPr>
          <w:rFonts w:ascii="Times New Roman" w:hAnsi="Times New Roman"/>
          <w:iCs/>
        </w:rPr>
        <w:t>Нуклеарная семья.</w:t>
      </w:r>
      <w:r w:rsidRPr="004E109C">
        <w:rPr>
          <w:rFonts w:ascii="Times New Roman" w:hAnsi="Times New Roman"/>
          <w:bCs/>
          <w:color w:val="000000"/>
          <w:spacing w:val="-3"/>
        </w:rPr>
        <w:t xml:space="preserve"> </w:t>
      </w:r>
      <w:r w:rsidRPr="004E109C">
        <w:rPr>
          <w:rFonts w:ascii="Times New Roman" w:hAnsi="Times New Roman"/>
          <w:iCs/>
        </w:rPr>
        <w:t xml:space="preserve">Общий коэффициент рождаемости. Общий коэффициент смертности. </w:t>
      </w:r>
      <w:r w:rsidRPr="004E109C">
        <w:rPr>
          <w:rFonts w:ascii="Times New Roman" w:hAnsi="Times New Roman"/>
        </w:rPr>
        <w:t xml:space="preserve">Ожидаемое число детей в семье </w:t>
      </w:r>
      <w:r w:rsidRPr="004E109C">
        <w:rPr>
          <w:rFonts w:ascii="Times New Roman" w:hAnsi="Times New Roman"/>
          <w:iCs/>
        </w:rPr>
        <w:t xml:space="preserve">Ожидаемая (средняя) продолжительность жизни при рождении. </w:t>
      </w:r>
      <w:r w:rsidRPr="004E109C">
        <w:rPr>
          <w:rFonts w:ascii="Times New Roman" w:hAnsi="Times New Roman"/>
          <w:color w:val="000000"/>
          <w:spacing w:val="-3"/>
        </w:rPr>
        <w:t>Перепись населения.</w:t>
      </w:r>
      <w:r w:rsidRPr="004E109C">
        <w:rPr>
          <w:rFonts w:ascii="Times New Roman" w:hAnsi="Times New Roman"/>
          <w:bCs/>
          <w:color w:val="000000"/>
          <w:spacing w:val="-3"/>
        </w:rPr>
        <w:t xml:space="preserve"> Плодовитость. </w:t>
      </w:r>
      <w:r w:rsidRPr="004E109C">
        <w:rPr>
          <w:rFonts w:ascii="Times New Roman" w:hAnsi="Times New Roman"/>
        </w:rPr>
        <w:t xml:space="preserve">Плотность населения. </w:t>
      </w:r>
      <w:r w:rsidRPr="004E109C">
        <w:rPr>
          <w:rFonts w:ascii="Times New Roman" w:hAnsi="Times New Roman"/>
          <w:bCs/>
          <w:color w:val="000000"/>
          <w:spacing w:val="-3"/>
        </w:rPr>
        <w:t>Постнатальный период.</w:t>
      </w:r>
      <w:r w:rsidRPr="004E109C">
        <w:rPr>
          <w:rFonts w:ascii="Times New Roman" w:hAnsi="Times New Roman"/>
        </w:rPr>
        <w:t xml:space="preserve"> Постоянное население.</w:t>
      </w:r>
      <w:r w:rsidRPr="004E109C">
        <w:rPr>
          <w:rFonts w:ascii="Times New Roman" w:hAnsi="Times New Roman"/>
          <w:bCs/>
          <w:color w:val="000000"/>
          <w:spacing w:val="-3"/>
        </w:rPr>
        <w:t xml:space="preserve"> Перинатальный период. </w:t>
      </w:r>
      <w:r w:rsidRPr="004E109C">
        <w:rPr>
          <w:rFonts w:ascii="Times New Roman" w:hAnsi="Times New Roman"/>
        </w:rPr>
        <w:t xml:space="preserve">Поколение. </w:t>
      </w:r>
      <w:r w:rsidRPr="004E109C">
        <w:rPr>
          <w:rFonts w:ascii="Times New Roman" w:hAnsi="Times New Roman"/>
          <w:bCs/>
          <w:color w:val="000000"/>
          <w:spacing w:val="-3"/>
        </w:rPr>
        <w:t xml:space="preserve">Пренатальный период. </w:t>
      </w:r>
      <w:r w:rsidRPr="004E109C">
        <w:rPr>
          <w:rFonts w:ascii="Times New Roman" w:hAnsi="Times New Roman"/>
          <w:iCs/>
        </w:rPr>
        <w:t>Программа переписи.</w:t>
      </w:r>
      <w:r w:rsidRPr="004E109C">
        <w:rPr>
          <w:rFonts w:ascii="Times New Roman" w:hAnsi="Times New Roman"/>
          <w:bCs/>
          <w:color w:val="000000"/>
          <w:spacing w:val="-3"/>
        </w:rPr>
        <w:t xml:space="preserve"> Развод. Ранний неонатальный период. Репродуктивное здоровье. Репродуктивный возраст. </w:t>
      </w:r>
      <w:r w:rsidRPr="004E109C">
        <w:rPr>
          <w:rFonts w:ascii="Times New Roman" w:hAnsi="Times New Roman"/>
          <w:color w:val="000000"/>
          <w:spacing w:val="-3"/>
        </w:rPr>
        <w:t xml:space="preserve"> </w:t>
      </w:r>
      <w:r w:rsidRPr="004E109C">
        <w:rPr>
          <w:rFonts w:ascii="Times New Roman" w:hAnsi="Times New Roman"/>
          <w:iCs/>
        </w:rPr>
        <w:t>Репродуктивное поведение.</w:t>
      </w:r>
      <w:r w:rsidRPr="004E109C">
        <w:rPr>
          <w:rFonts w:ascii="Times New Roman" w:hAnsi="Times New Roman"/>
          <w:bCs/>
          <w:color w:val="000000"/>
          <w:spacing w:val="-3"/>
        </w:rPr>
        <w:t xml:space="preserve"> Рождаемость. </w:t>
      </w:r>
      <w:r w:rsidRPr="004E109C">
        <w:rPr>
          <w:rFonts w:ascii="Times New Roman" w:hAnsi="Times New Roman"/>
        </w:rPr>
        <w:t>Рурбанизация.</w:t>
      </w:r>
      <w:r w:rsidRPr="004E109C">
        <w:rPr>
          <w:rFonts w:ascii="Times New Roman" w:hAnsi="Times New Roman"/>
          <w:bCs/>
          <w:color w:val="000000"/>
          <w:spacing w:val="-3"/>
        </w:rPr>
        <w:t xml:space="preserve"> Семья. Смертность. </w:t>
      </w:r>
      <w:r w:rsidRPr="004E109C">
        <w:rPr>
          <w:rFonts w:ascii="Times New Roman" w:hAnsi="Times New Roman"/>
        </w:rPr>
        <w:t>Сожительство</w:t>
      </w:r>
      <w:r w:rsidRPr="004E109C">
        <w:rPr>
          <w:rFonts w:ascii="Times New Roman" w:hAnsi="Times New Roman"/>
          <w:bCs/>
          <w:color w:val="000000"/>
          <w:spacing w:val="-3"/>
        </w:rPr>
        <w:t xml:space="preserve">. </w:t>
      </w:r>
      <w:r w:rsidRPr="004E109C">
        <w:rPr>
          <w:rFonts w:ascii="Times New Roman" w:hAnsi="Times New Roman"/>
        </w:rPr>
        <w:t>Состав населения</w:t>
      </w:r>
      <w:r w:rsidRPr="004E109C">
        <w:rPr>
          <w:rFonts w:ascii="Times New Roman" w:hAnsi="Times New Roman"/>
          <w:bCs/>
          <w:color w:val="000000"/>
          <w:spacing w:val="-3"/>
        </w:rPr>
        <w:t xml:space="preserve">. </w:t>
      </w:r>
      <w:r w:rsidRPr="004E109C">
        <w:rPr>
          <w:rFonts w:ascii="Times New Roman" w:hAnsi="Times New Roman"/>
        </w:rPr>
        <w:t xml:space="preserve">Среднегодовое население. </w:t>
      </w:r>
      <w:r w:rsidRPr="004E109C">
        <w:rPr>
          <w:rFonts w:ascii="Times New Roman" w:hAnsi="Times New Roman"/>
          <w:bCs/>
          <w:color w:val="000000"/>
          <w:spacing w:val="-3"/>
        </w:rPr>
        <w:t xml:space="preserve">Статика населения. </w:t>
      </w:r>
      <w:r w:rsidRPr="004E109C">
        <w:rPr>
          <w:rFonts w:ascii="Times New Roman" w:hAnsi="Times New Roman"/>
          <w:iCs/>
        </w:rPr>
        <w:t xml:space="preserve">Старение населения. </w:t>
      </w:r>
      <w:r w:rsidRPr="004E109C">
        <w:rPr>
          <w:rFonts w:ascii="Times New Roman" w:hAnsi="Times New Roman"/>
        </w:rPr>
        <w:t>Субурбанизация.</w:t>
      </w:r>
      <w:r w:rsidRPr="004E109C">
        <w:rPr>
          <w:rFonts w:ascii="Times New Roman" w:hAnsi="Times New Roman"/>
          <w:bCs/>
          <w:color w:val="000000"/>
          <w:spacing w:val="-3"/>
        </w:rPr>
        <w:t xml:space="preserve"> </w:t>
      </w:r>
      <w:r w:rsidRPr="004E109C">
        <w:rPr>
          <w:rFonts w:ascii="Times New Roman" w:hAnsi="Times New Roman"/>
          <w:iCs/>
        </w:rPr>
        <w:t xml:space="preserve">Фертильный возраст. </w:t>
      </w:r>
      <w:r w:rsidRPr="004E109C">
        <w:rPr>
          <w:rFonts w:ascii="Times New Roman" w:hAnsi="Times New Roman"/>
          <w:bCs/>
          <w:color w:val="000000"/>
          <w:spacing w:val="-3"/>
        </w:rPr>
        <w:t>Э</w:t>
      </w:r>
      <w:r w:rsidRPr="004E109C">
        <w:rPr>
          <w:rFonts w:ascii="Times New Roman" w:hAnsi="Times New Roman"/>
          <w:iCs/>
        </w:rPr>
        <w:t>миграция.</w:t>
      </w:r>
    </w:p>
    <w:p w:rsidR="00D75888" w:rsidRPr="004E109C" w:rsidRDefault="00D75888" w:rsidP="004E109C">
      <w:pPr>
        <w:tabs>
          <w:tab w:val="left" w:pos="2109"/>
          <w:tab w:val="left" w:pos="4468"/>
          <w:tab w:val="left" w:pos="6950"/>
        </w:tabs>
        <w:spacing w:before="60" w:after="0"/>
        <w:rPr>
          <w:rFonts w:ascii="Times New Roman" w:hAnsi="Times New Roman"/>
          <w:color w:val="000000"/>
          <w:spacing w:val="-3"/>
        </w:rPr>
      </w:pPr>
    </w:p>
    <w:p w:rsidR="00D75888" w:rsidRPr="004E109C" w:rsidRDefault="00D75888" w:rsidP="004E109C">
      <w:pPr>
        <w:shd w:val="clear" w:color="auto" w:fill="FFFFFF"/>
        <w:spacing w:before="72" w:after="0" w:line="360" w:lineRule="auto"/>
        <w:ind w:left="360" w:right="5"/>
        <w:jc w:val="center"/>
        <w:rPr>
          <w:rFonts w:ascii="Times New Roman" w:hAnsi="Times New Roman"/>
          <w:b/>
          <w:u w:val="single"/>
        </w:rPr>
      </w:pPr>
      <w:r w:rsidRPr="004E109C">
        <w:rPr>
          <w:rFonts w:ascii="Times New Roman" w:hAnsi="Times New Roman"/>
          <w:b/>
          <w:u w:val="single"/>
        </w:rPr>
        <w:t xml:space="preserve">2. Конспектирование законодательных документов </w:t>
      </w:r>
    </w:p>
    <w:p w:rsidR="00D75888" w:rsidRPr="004E109C" w:rsidRDefault="00D75888" w:rsidP="004E109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Конвенция ООН о правах ребенка.</w:t>
      </w:r>
    </w:p>
    <w:p w:rsidR="00D75888" w:rsidRPr="004E109C" w:rsidRDefault="00D75888" w:rsidP="004E109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Конституция Российской Федерации (1993).</w:t>
      </w:r>
    </w:p>
    <w:p w:rsidR="00D75888" w:rsidRPr="004E109C" w:rsidRDefault="00D75888" w:rsidP="004E109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 xml:space="preserve">Основы законодательства об охране здоровья граждан РФ (2011г.). </w:t>
      </w:r>
    </w:p>
    <w:p w:rsidR="00D75888" w:rsidRPr="004E109C" w:rsidRDefault="00D75888" w:rsidP="004E109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Семейный кодекс РФ.</w:t>
      </w:r>
    </w:p>
    <w:p w:rsidR="00D75888" w:rsidRPr="004E109C" w:rsidRDefault="00D75888" w:rsidP="004E109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Закон РФ «Об основных гарантиях прав ребенка» (1998г.).</w:t>
      </w:r>
    </w:p>
    <w:p w:rsidR="00D75888" w:rsidRPr="004E109C" w:rsidRDefault="00D75888" w:rsidP="004E109C">
      <w:pPr>
        <w:shd w:val="clear" w:color="auto" w:fill="FFFFFF"/>
        <w:spacing w:before="72" w:after="0" w:line="360" w:lineRule="auto"/>
        <w:ind w:left="360" w:right="5"/>
        <w:jc w:val="center"/>
        <w:rPr>
          <w:rFonts w:ascii="Times New Roman" w:hAnsi="Times New Roman"/>
          <w:b/>
          <w:color w:val="000000"/>
          <w:spacing w:val="-3"/>
          <w:u w:val="single"/>
        </w:rPr>
      </w:pPr>
      <w:r w:rsidRPr="004E109C">
        <w:rPr>
          <w:rFonts w:ascii="Times New Roman" w:hAnsi="Times New Roman"/>
          <w:b/>
          <w:color w:val="000000"/>
          <w:spacing w:val="-3"/>
          <w:u w:val="single"/>
        </w:rPr>
        <w:t>3. Составление рефератов</w:t>
      </w:r>
    </w:p>
    <w:p w:rsidR="00D75888" w:rsidRPr="004E109C" w:rsidRDefault="00D75888" w:rsidP="004E109C">
      <w:pPr>
        <w:shd w:val="clear" w:color="auto" w:fill="FFFFFF"/>
        <w:spacing w:after="0"/>
        <w:ind w:right="5"/>
        <w:jc w:val="both"/>
        <w:rPr>
          <w:rFonts w:ascii="Times New Roman" w:hAnsi="Times New Roman"/>
          <w:i/>
          <w:color w:val="000000"/>
          <w:spacing w:val="-3"/>
          <w:u w:val="single"/>
        </w:rPr>
      </w:pPr>
      <w:r w:rsidRPr="004E109C">
        <w:rPr>
          <w:rFonts w:ascii="Times New Roman" w:hAnsi="Times New Roman"/>
          <w:i/>
          <w:color w:val="000000"/>
          <w:spacing w:val="-3"/>
          <w:u w:val="single"/>
        </w:rPr>
        <w:t>Примерная тематика рефератов</w:t>
      </w:r>
    </w:p>
    <w:p w:rsidR="00D75888" w:rsidRPr="004E109C" w:rsidRDefault="00D75888" w:rsidP="004E109C">
      <w:pPr>
        <w:pStyle w:val="NormalWeb"/>
        <w:numPr>
          <w:ilvl w:val="0"/>
          <w:numId w:val="2"/>
        </w:numPr>
        <w:spacing w:before="0" w:beforeAutospacing="0" w:after="0"/>
        <w:ind w:left="0" w:firstLine="0"/>
      </w:pPr>
      <w:r w:rsidRPr="004E109C">
        <w:t xml:space="preserve">Картографический метод изучения в региональных демографических исследованиях. </w:t>
      </w:r>
    </w:p>
    <w:p w:rsidR="00D75888" w:rsidRPr="004E109C" w:rsidRDefault="00D75888" w:rsidP="004E109C">
      <w:pPr>
        <w:pStyle w:val="NormalWeb"/>
        <w:numPr>
          <w:ilvl w:val="0"/>
          <w:numId w:val="2"/>
        </w:numPr>
        <w:spacing w:before="0" w:beforeAutospacing="0" w:after="0"/>
        <w:ind w:left="0" w:firstLine="0"/>
      </w:pPr>
      <w:r w:rsidRPr="004E109C">
        <w:t>История становления и развития переписей населения в России.</w:t>
      </w:r>
    </w:p>
    <w:p w:rsidR="00D75888" w:rsidRPr="004E109C" w:rsidRDefault="00D75888" w:rsidP="004E109C">
      <w:pPr>
        <w:pStyle w:val="NormalWeb"/>
        <w:numPr>
          <w:ilvl w:val="0"/>
          <w:numId w:val="2"/>
        </w:numPr>
        <w:spacing w:before="0" w:beforeAutospacing="0" w:after="0"/>
        <w:ind w:left="0" w:firstLine="0"/>
      </w:pPr>
      <w:r w:rsidRPr="004E109C">
        <w:t>Брачность и разводимость в России: основные тенденции и перспективы.</w:t>
      </w:r>
    </w:p>
    <w:p w:rsidR="00D75888" w:rsidRPr="004E109C" w:rsidRDefault="00D75888" w:rsidP="004E109C">
      <w:pPr>
        <w:pStyle w:val="NormalWeb"/>
        <w:numPr>
          <w:ilvl w:val="0"/>
          <w:numId w:val="2"/>
        </w:numPr>
        <w:spacing w:before="0" w:beforeAutospacing="0" w:after="0"/>
        <w:ind w:left="0" w:firstLine="0"/>
      </w:pPr>
      <w:r w:rsidRPr="004E109C">
        <w:t>Демографическая обстановка в Республике Башкортостан на стыке ХХ - ХХI вв.</w:t>
      </w:r>
    </w:p>
    <w:p w:rsidR="00D75888" w:rsidRPr="004E109C" w:rsidRDefault="00D75888" w:rsidP="004E109C">
      <w:pPr>
        <w:pStyle w:val="NormalWeb"/>
        <w:numPr>
          <w:ilvl w:val="0"/>
          <w:numId w:val="2"/>
        </w:numPr>
        <w:spacing w:before="0" w:beforeAutospacing="0" w:after="0"/>
        <w:ind w:left="0" w:firstLine="0"/>
      </w:pPr>
      <w:r w:rsidRPr="004E109C">
        <w:t>Проблемы современных миграционных процессов в России.</w:t>
      </w:r>
    </w:p>
    <w:p w:rsidR="00D75888" w:rsidRPr="004E109C" w:rsidRDefault="00D75888" w:rsidP="004E109C">
      <w:pPr>
        <w:pStyle w:val="NormalWeb"/>
        <w:numPr>
          <w:ilvl w:val="0"/>
          <w:numId w:val="2"/>
        </w:numPr>
        <w:spacing w:before="0" w:beforeAutospacing="0" w:after="0"/>
        <w:ind w:left="0" w:firstLine="0"/>
      </w:pPr>
      <w:r w:rsidRPr="004E109C">
        <w:t>Возрастная структура населения и проблемы воспроизводства трудовых ресурсов.</w:t>
      </w:r>
    </w:p>
    <w:p w:rsidR="00D75888" w:rsidRPr="004E109C" w:rsidRDefault="00D75888" w:rsidP="004E109C">
      <w:pPr>
        <w:pStyle w:val="NormalWeb"/>
        <w:numPr>
          <w:ilvl w:val="0"/>
          <w:numId w:val="2"/>
        </w:numPr>
        <w:spacing w:before="0" w:beforeAutospacing="0" w:after="0"/>
        <w:ind w:left="0" w:firstLine="0"/>
      </w:pPr>
      <w:r w:rsidRPr="004E109C">
        <w:t>Ислам о браке, разводе, регулировании деторождения.</w:t>
      </w:r>
    </w:p>
    <w:p w:rsidR="00D75888" w:rsidRPr="004E109C" w:rsidRDefault="00D75888" w:rsidP="004E109C">
      <w:pPr>
        <w:pStyle w:val="NormalWeb"/>
        <w:numPr>
          <w:ilvl w:val="0"/>
          <w:numId w:val="2"/>
        </w:numPr>
        <w:spacing w:before="0" w:beforeAutospacing="0" w:after="0"/>
        <w:ind w:left="0" w:firstLine="0"/>
      </w:pPr>
      <w:r w:rsidRPr="004E109C">
        <w:t>Христианство о браке, разводе, регулировании деторождения.</w:t>
      </w:r>
    </w:p>
    <w:p w:rsidR="00D75888" w:rsidRPr="004E109C" w:rsidRDefault="00D75888" w:rsidP="004E109C">
      <w:pPr>
        <w:pStyle w:val="NormalWeb"/>
        <w:numPr>
          <w:ilvl w:val="0"/>
          <w:numId w:val="2"/>
        </w:numPr>
        <w:spacing w:before="0" w:beforeAutospacing="0" w:after="0"/>
        <w:ind w:left="0" w:firstLine="0"/>
      </w:pPr>
      <w:r w:rsidRPr="004E109C">
        <w:t>Иудаизм о браке, разводе, регулировании деторождения.</w:t>
      </w:r>
    </w:p>
    <w:p w:rsidR="00D75888" w:rsidRPr="004E109C" w:rsidRDefault="00D75888" w:rsidP="004E109C">
      <w:pPr>
        <w:pStyle w:val="NormalWeb"/>
        <w:numPr>
          <w:ilvl w:val="0"/>
          <w:numId w:val="2"/>
        </w:numPr>
        <w:spacing w:before="0" w:beforeAutospacing="0" w:after="0"/>
        <w:ind w:left="0" w:firstLine="0"/>
      </w:pPr>
      <w:r w:rsidRPr="004E109C">
        <w:t xml:space="preserve">Демографическая политика в России на период до </w:t>
      </w:r>
      <w:smartTag w:uri="urn:schemas-microsoft-com:office:smarttags" w:element="metricconverter">
        <w:smartTagPr>
          <w:attr w:name="ProductID" w:val="2015 г"/>
        </w:smartTagPr>
        <w:r w:rsidRPr="004E109C">
          <w:t>2015 г</w:t>
        </w:r>
      </w:smartTag>
      <w:r w:rsidRPr="004E109C">
        <w:t>.</w:t>
      </w:r>
    </w:p>
    <w:p w:rsidR="00D75888" w:rsidRPr="004E109C" w:rsidRDefault="00D75888" w:rsidP="004E109C">
      <w:pPr>
        <w:pStyle w:val="NormalWeb"/>
        <w:numPr>
          <w:ilvl w:val="0"/>
          <w:numId w:val="2"/>
        </w:numPr>
        <w:spacing w:before="0" w:beforeAutospacing="0" w:after="0"/>
        <w:ind w:left="0" w:firstLine="0"/>
      </w:pPr>
      <w:r w:rsidRPr="004E109C">
        <w:t xml:space="preserve">Государственное стимулирование рождаемости в современной России.  </w:t>
      </w:r>
    </w:p>
    <w:p w:rsidR="00D75888" w:rsidRPr="004E109C" w:rsidRDefault="00D75888" w:rsidP="004E109C">
      <w:pPr>
        <w:pStyle w:val="NormalWeb"/>
        <w:numPr>
          <w:ilvl w:val="0"/>
          <w:numId w:val="2"/>
        </w:numPr>
        <w:spacing w:before="0" w:beforeAutospacing="0" w:after="0"/>
        <w:ind w:left="0" w:firstLine="0"/>
      </w:pPr>
      <w:r w:rsidRPr="004E109C">
        <w:t>Особенности семейно-брачной политики в странах Европейского Союза.</w:t>
      </w:r>
    </w:p>
    <w:p w:rsidR="00D75888" w:rsidRPr="004E109C" w:rsidRDefault="00D75888" w:rsidP="004E109C">
      <w:pPr>
        <w:pStyle w:val="NormalWeb"/>
        <w:numPr>
          <w:ilvl w:val="0"/>
          <w:numId w:val="2"/>
        </w:numPr>
        <w:spacing w:before="0" w:beforeAutospacing="0" w:after="0"/>
        <w:ind w:left="0" w:firstLine="0"/>
      </w:pPr>
      <w:r w:rsidRPr="004E109C">
        <w:t>Современные демографические тенденции и концепция «устойчивого развития».</w:t>
      </w:r>
    </w:p>
    <w:p w:rsidR="00D75888" w:rsidRPr="004E109C" w:rsidRDefault="00D75888" w:rsidP="004E109C">
      <w:pPr>
        <w:pStyle w:val="NormalWeb"/>
        <w:numPr>
          <w:ilvl w:val="0"/>
          <w:numId w:val="2"/>
        </w:numPr>
        <w:spacing w:before="0" w:beforeAutospacing="0" w:after="0"/>
        <w:ind w:left="0" w:firstLine="0"/>
      </w:pPr>
      <w:r w:rsidRPr="004E109C">
        <w:t>Роль деятельности ООН в области народонаселения.</w:t>
      </w:r>
    </w:p>
    <w:p w:rsidR="00D75888" w:rsidRPr="004E109C" w:rsidRDefault="00D75888" w:rsidP="004E109C">
      <w:pPr>
        <w:pStyle w:val="NormalWeb"/>
        <w:numPr>
          <w:ilvl w:val="0"/>
          <w:numId w:val="2"/>
        </w:numPr>
        <w:spacing w:before="0" w:beforeAutospacing="0" w:after="0"/>
        <w:ind w:left="0" w:firstLine="0"/>
      </w:pPr>
      <w:r w:rsidRPr="004E109C">
        <w:t>Медико-демографические показатели общественного здоровья населения.</w:t>
      </w:r>
    </w:p>
    <w:p w:rsidR="00D75888" w:rsidRPr="004E109C" w:rsidRDefault="00D75888" w:rsidP="004E109C">
      <w:pPr>
        <w:pStyle w:val="NormalWeb"/>
        <w:numPr>
          <w:ilvl w:val="0"/>
          <w:numId w:val="2"/>
        </w:numPr>
        <w:spacing w:before="0" w:beforeAutospacing="0" w:after="0"/>
        <w:ind w:left="0" w:firstLine="0"/>
      </w:pPr>
      <w:r w:rsidRPr="004E109C">
        <w:t>Демографическая политика в развитых странах мира.</w:t>
      </w:r>
    </w:p>
    <w:p w:rsidR="00D75888" w:rsidRPr="004E109C" w:rsidRDefault="00D75888" w:rsidP="004E109C">
      <w:pPr>
        <w:pStyle w:val="NormalWeb"/>
        <w:numPr>
          <w:ilvl w:val="0"/>
          <w:numId w:val="2"/>
        </w:numPr>
        <w:spacing w:before="0" w:beforeAutospacing="0" w:after="0"/>
        <w:ind w:left="0" w:firstLine="0"/>
      </w:pPr>
      <w:r w:rsidRPr="004E109C">
        <w:t>Демографическая политика в развивающихся странах мира.</w:t>
      </w:r>
    </w:p>
    <w:p w:rsidR="00D75888" w:rsidRPr="004E109C" w:rsidRDefault="00D75888" w:rsidP="004E109C">
      <w:pPr>
        <w:pStyle w:val="NormalWeb"/>
        <w:numPr>
          <w:ilvl w:val="0"/>
          <w:numId w:val="2"/>
        </w:numPr>
        <w:spacing w:before="0" w:beforeAutospacing="0" w:after="0"/>
        <w:ind w:left="0" w:firstLine="0"/>
      </w:pPr>
      <w:r w:rsidRPr="004E109C">
        <w:t>Проблемы подростковой рождаемости.</w:t>
      </w:r>
    </w:p>
    <w:p w:rsidR="00D75888" w:rsidRPr="004E109C" w:rsidRDefault="00D75888" w:rsidP="004E109C">
      <w:pPr>
        <w:pStyle w:val="NormalWeb"/>
        <w:numPr>
          <w:ilvl w:val="0"/>
          <w:numId w:val="2"/>
        </w:numPr>
        <w:spacing w:before="0" w:beforeAutospacing="0" w:after="0"/>
        <w:ind w:left="0" w:firstLine="0"/>
      </w:pPr>
      <w:r w:rsidRPr="004E109C">
        <w:t>Медико-социальные последствия абортов.</w:t>
      </w:r>
    </w:p>
    <w:p w:rsidR="00D75888" w:rsidRDefault="00D75888" w:rsidP="004E109C">
      <w:pPr>
        <w:pStyle w:val="NormalWeb"/>
        <w:spacing w:before="0" w:beforeAutospacing="0" w:after="0"/>
        <w:jc w:val="center"/>
        <w:rPr>
          <w:b/>
          <w:bCs/>
          <w:u w:val="single"/>
        </w:rPr>
      </w:pPr>
    </w:p>
    <w:p w:rsidR="00D75888" w:rsidRPr="004E109C" w:rsidRDefault="00D75888" w:rsidP="004E109C">
      <w:pPr>
        <w:pStyle w:val="NormalWeb"/>
        <w:spacing w:before="0" w:beforeAutospacing="0" w:after="0"/>
        <w:jc w:val="center"/>
        <w:rPr>
          <w:u w:val="single"/>
        </w:rPr>
      </w:pPr>
      <w:r w:rsidRPr="004E109C">
        <w:rPr>
          <w:b/>
          <w:bCs/>
          <w:u w:val="single"/>
        </w:rPr>
        <w:t>4. Вопросы для самостоятельной подготовки</w:t>
      </w:r>
    </w:p>
    <w:p w:rsidR="00D75888" w:rsidRPr="004E109C" w:rsidRDefault="00D75888" w:rsidP="004E109C">
      <w:pPr>
        <w:pStyle w:val="NormalWeb"/>
        <w:spacing w:before="0" w:beforeAutospacing="0" w:after="0"/>
      </w:pPr>
      <w:r w:rsidRPr="004E109C">
        <w:t>1. История ревизий и учетов населения в дореволюционной России.</w:t>
      </w:r>
    </w:p>
    <w:p w:rsidR="00D75888" w:rsidRPr="004E109C" w:rsidRDefault="00D75888" w:rsidP="004E109C">
      <w:pPr>
        <w:pStyle w:val="NormalWeb"/>
        <w:spacing w:before="0" w:beforeAutospacing="0" w:after="0"/>
      </w:pPr>
      <w:r w:rsidRPr="004E109C">
        <w:t>2.Методика проведения выборочного социолого-демографического обследования населения.</w:t>
      </w:r>
    </w:p>
    <w:p w:rsidR="00D75888" w:rsidRPr="004E109C" w:rsidRDefault="00D75888" w:rsidP="004E109C">
      <w:pPr>
        <w:pStyle w:val="NormalWeb"/>
        <w:spacing w:before="0" w:beforeAutospacing="0" w:after="0"/>
      </w:pPr>
      <w:r w:rsidRPr="004E109C">
        <w:t>3.Демография и социология. Роль социологии в объяснении демографических процессов.</w:t>
      </w:r>
    </w:p>
    <w:p w:rsidR="00D75888" w:rsidRPr="004E109C" w:rsidRDefault="00D75888" w:rsidP="004E109C">
      <w:pPr>
        <w:pStyle w:val="NormalWeb"/>
        <w:spacing w:before="0" w:beforeAutospacing="0" w:after="0"/>
      </w:pPr>
      <w:r w:rsidRPr="004E109C">
        <w:t>4.Методика стандартизации демографических показателей.</w:t>
      </w:r>
    </w:p>
    <w:p w:rsidR="00D75888" w:rsidRPr="004E109C" w:rsidRDefault="00D75888" w:rsidP="004E109C">
      <w:pPr>
        <w:pStyle w:val="NormalWeb"/>
        <w:spacing w:before="0" w:beforeAutospacing="0" w:after="0"/>
      </w:pPr>
      <w:r w:rsidRPr="004E109C">
        <w:t>5.Типы брачности в прошлом и настоящем.</w:t>
      </w:r>
    </w:p>
    <w:p w:rsidR="00D75888" w:rsidRPr="004E109C" w:rsidRDefault="00D75888" w:rsidP="004E109C">
      <w:pPr>
        <w:pStyle w:val="NormalWeb"/>
        <w:spacing w:before="0" w:beforeAutospacing="0" w:after="0"/>
      </w:pPr>
      <w:r w:rsidRPr="004E109C">
        <w:t>6.Социологические и демографические аспекты планирования семьи.</w:t>
      </w:r>
    </w:p>
    <w:p w:rsidR="00D75888" w:rsidRPr="004E109C" w:rsidRDefault="00D75888" w:rsidP="004E109C">
      <w:pPr>
        <w:pStyle w:val="NormalWeb"/>
        <w:spacing w:before="0" w:beforeAutospacing="0" w:after="0"/>
      </w:pPr>
      <w:r w:rsidRPr="004E109C">
        <w:t>7.Понятие «самосохранительное поведение», его роль в динамике смертности.</w:t>
      </w:r>
    </w:p>
    <w:p w:rsidR="00D75888" w:rsidRPr="004E109C" w:rsidRDefault="00D75888" w:rsidP="004E109C">
      <w:pPr>
        <w:pStyle w:val="NormalWeb"/>
        <w:spacing w:before="0" w:beforeAutospacing="0" w:after="0"/>
      </w:pPr>
      <w:r w:rsidRPr="004E109C">
        <w:t>8.Самосохранительное поведение как фактор продолжительности жизни населения.</w:t>
      </w:r>
    </w:p>
    <w:p w:rsidR="00D75888" w:rsidRPr="004E109C" w:rsidRDefault="00D75888" w:rsidP="004E109C">
      <w:pPr>
        <w:pStyle w:val="NormalWeb"/>
        <w:spacing w:before="0" w:beforeAutospacing="0" w:after="0"/>
      </w:pPr>
      <w:r w:rsidRPr="004E109C">
        <w:t>9.Методика прогнозирования рождаемости и смертности.</w:t>
      </w:r>
    </w:p>
    <w:p w:rsidR="00D75888" w:rsidRPr="004E109C" w:rsidRDefault="00D75888" w:rsidP="004E109C">
      <w:pPr>
        <w:pStyle w:val="NormalWeb"/>
        <w:spacing w:before="0" w:beforeAutospacing="0" w:after="0"/>
      </w:pPr>
      <w:r w:rsidRPr="004E109C">
        <w:t>10.Концепция жизненного цикла семьи.</w:t>
      </w:r>
    </w:p>
    <w:p w:rsidR="00D75888" w:rsidRPr="004E109C" w:rsidRDefault="00D75888" w:rsidP="004E109C">
      <w:pPr>
        <w:pStyle w:val="NormalWeb"/>
        <w:spacing w:before="0" w:beforeAutospacing="0" w:after="0"/>
      </w:pPr>
      <w:r w:rsidRPr="004E109C">
        <w:t>11.Проблема вынужденной миграции в России, ее причины, масштабы и последствия.</w:t>
      </w:r>
    </w:p>
    <w:p w:rsidR="00D75888" w:rsidRPr="004E109C" w:rsidRDefault="00D75888" w:rsidP="004E109C">
      <w:pPr>
        <w:pStyle w:val="NormalWeb"/>
        <w:spacing w:before="0" w:beforeAutospacing="0" w:after="0"/>
      </w:pPr>
      <w:r w:rsidRPr="004E109C">
        <w:t>12.Медико-демографические показатели здоровья детского населения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</w:rPr>
        <w:t xml:space="preserve"> </w:t>
      </w:r>
      <w:r w:rsidRPr="004E109C">
        <w:rPr>
          <w:rFonts w:ascii="Times New Roman" w:hAnsi="Times New Roman"/>
          <w:b/>
        </w:rPr>
        <w:t>7. Учебно-методическое и информационное обеспечение дисциплины: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</w:rPr>
      </w:pP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  <w:b/>
        </w:rPr>
        <w:tab/>
      </w:r>
      <w:r w:rsidRPr="004E109C">
        <w:rPr>
          <w:rFonts w:ascii="Times New Roman" w:hAnsi="Times New Roman"/>
          <w:b/>
          <w:u w:val="single"/>
        </w:rPr>
        <w:t>а) основная литература</w:t>
      </w:r>
      <w:r w:rsidRPr="004E109C">
        <w:rPr>
          <w:rFonts w:ascii="Times New Roman" w:hAnsi="Times New Roman"/>
        </w:rPr>
        <w:t xml:space="preserve"> </w:t>
      </w:r>
    </w:p>
    <w:p w:rsidR="00D75888" w:rsidRPr="004E109C" w:rsidRDefault="00D75888" w:rsidP="00C5684D">
      <w:pPr>
        <w:pStyle w:val="Style51"/>
        <w:ind w:right="10" w:firstLine="14"/>
        <w:jc w:val="both"/>
        <w:rPr>
          <w:rStyle w:val="FontStyle88"/>
          <w:sz w:val="24"/>
          <w:szCs w:val="24"/>
        </w:rPr>
      </w:pPr>
      <w:r w:rsidRPr="004E109C">
        <w:rPr>
          <w:rStyle w:val="FontStyle88"/>
          <w:sz w:val="24"/>
          <w:szCs w:val="24"/>
        </w:rPr>
        <w:t xml:space="preserve">1.Борисов В.А. Демография.  Учебник для  вузов.- Издательский  дом </w:t>
      </w:r>
      <w:r w:rsidRPr="004E109C">
        <w:rPr>
          <w:rStyle w:val="FontStyle88"/>
          <w:sz w:val="24"/>
          <w:szCs w:val="24"/>
          <w:lang w:val="en-US"/>
        </w:rPr>
        <w:t>N</w:t>
      </w:r>
      <w:r w:rsidRPr="004E109C">
        <w:rPr>
          <w:rStyle w:val="FontStyle88"/>
          <w:sz w:val="24"/>
          <w:szCs w:val="24"/>
        </w:rPr>
        <w:t>ОТАВЕ</w:t>
      </w:r>
      <w:r w:rsidRPr="004E109C">
        <w:rPr>
          <w:rStyle w:val="FontStyle88"/>
          <w:sz w:val="24"/>
          <w:szCs w:val="24"/>
          <w:lang w:val="en-US"/>
        </w:rPr>
        <w:t>N</w:t>
      </w:r>
      <w:r w:rsidRPr="004E109C">
        <w:rPr>
          <w:rStyle w:val="FontStyle88"/>
          <w:sz w:val="24"/>
          <w:szCs w:val="24"/>
        </w:rPr>
        <w:t>Е , 2005 - 344 с.</w:t>
      </w:r>
    </w:p>
    <w:p w:rsidR="00D75888" w:rsidRDefault="00D75888" w:rsidP="00C5684D">
      <w:pPr>
        <w:pStyle w:val="Style51"/>
        <w:jc w:val="both"/>
        <w:rPr>
          <w:u w:val="single"/>
        </w:rPr>
      </w:pPr>
      <w:r w:rsidRPr="004E109C">
        <w:rPr>
          <w:rStyle w:val="FontStyle88"/>
          <w:sz w:val="24"/>
          <w:szCs w:val="24"/>
        </w:rPr>
        <w:t>2.</w:t>
      </w:r>
      <w:r w:rsidRPr="005D1388">
        <w:t xml:space="preserve">Медков В.М., Демография. М.: Инфра-М, 2005. </w:t>
      </w:r>
      <w:hyperlink r:id="rId7" w:history="1">
        <w:r w:rsidRPr="005D1388">
          <w:rPr>
            <w:rStyle w:val="Hyperlink"/>
          </w:rPr>
          <w:t>http://bookmind.ru/medkov-vm-demografiya-uchebnoe-posobie.html</w:t>
        </w:r>
      </w:hyperlink>
    </w:p>
    <w:p w:rsidR="00D75888" w:rsidRPr="004E109C" w:rsidRDefault="00D75888" w:rsidP="00C5684D">
      <w:pPr>
        <w:pStyle w:val="Style51"/>
        <w:jc w:val="both"/>
        <w:rPr>
          <w:rStyle w:val="FontStyle88"/>
          <w:sz w:val="24"/>
          <w:szCs w:val="24"/>
        </w:rPr>
      </w:pPr>
      <w:r>
        <w:rPr>
          <w:rStyle w:val="FontStyle88"/>
          <w:sz w:val="24"/>
          <w:szCs w:val="24"/>
        </w:rPr>
        <w:t xml:space="preserve">3. </w:t>
      </w:r>
      <w:r w:rsidRPr="004E109C">
        <w:rPr>
          <w:rStyle w:val="FontStyle88"/>
          <w:sz w:val="24"/>
          <w:szCs w:val="24"/>
        </w:rPr>
        <w:t>Медков В.М. Демография: Учебник. 2-е изд. - М.: ИНФРА-М. 2008. - 683 с.</w:t>
      </w:r>
    </w:p>
    <w:p w:rsidR="00D75888" w:rsidRPr="004E109C" w:rsidRDefault="00D75888" w:rsidP="00C5684D">
      <w:pPr>
        <w:spacing w:after="0"/>
        <w:jc w:val="both"/>
        <w:rPr>
          <w:rStyle w:val="FontStyle88"/>
          <w:sz w:val="24"/>
          <w:szCs w:val="24"/>
        </w:rPr>
      </w:pPr>
      <w:r>
        <w:t xml:space="preserve"> </w:t>
      </w:r>
      <w:r w:rsidRPr="004E109C">
        <w:rPr>
          <w:rStyle w:val="FontStyle88"/>
          <w:sz w:val="24"/>
          <w:szCs w:val="24"/>
        </w:rPr>
        <w:t>4.Харчев Л.П. Демография. Учебное пособие. М.:Омега-Л, 2011-373 с.</w:t>
      </w:r>
    </w:p>
    <w:p w:rsidR="00D75888" w:rsidRPr="004E109C" w:rsidRDefault="00D75888" w:rsidP="00C5684D">
      <w:pPr>
        <w:spacing w:after="0"/>
        <w:jc w:val="both"/>
        <w:rPr>
          <w:rStyle w:val="FontStyle88"/>
          <w:sz w:val="24"/>
          <w:szCs w:val="24"/>
        </w:rPr>
      </w:pPr>
      <w:r w:rsidRPr="004E109C">
        <w:rPr>
          <w:rStyle w:val="FontStyle88"/>
          <w:sz w:val="24"/>
          <w:szCs w:val="24"/>
        </w:rPr>
        <w:t>5.Демографическая статистика: учебник/ Коллектив авторов – М.:Кронус.2010.-480 с.</w:t>
      </w:r>
    </w:p>
    <w:p w:rsidR="00D75888" w:rsidRDefault="00D75888" w:rsidP="001C04D7">
      <w:pPr>
        <w:spacing w:after="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  <w:sz w:val="28"/>
          <w:szCs w:val="28"/>
        </w:rPr>
        <w:tab/>
      </w:r>
      <w:r w:rsidRPr="004E109C">
        <w:rPr>
          <w:rFonts w:ascii="Times New Roman" w:hAnsi="Times New Roman"/>
          <w:b/>
          <w:sz w:val="28"/>
          <w:szCs w:val="28"/>
          <w:u w:val="single"/>
        </w:rPr>
        <w:t>б</w:t>
      </w:r>
      <w:r w:rsidRPr="004E109C">
        <w:rPr>
          <w:rFonts w:ascii="Times New Roman" w:hAnsi="Times New Roman"/>
          <w:b/>
          <w:u w:val="single"/>
        </w:rPr>
        <w:t>) дополнительная литература</w:t>
      </w:r>
      <w:r w:rsidRPr="004E109C">
        <w:rPr>
          <w:rFonts w:ascii="Times New Roman" w:hAnsi="Times New Roman"/>
        </w:rPr>
        <w:t xml:space="preserve"> </w:t>
      </w:r>
    </w:p>
    <w:p w:rsidR="00D75888" w:rsidRPr="001C04D7" w:rsidRDefault="00D75888" w:rsidP="001C04D7">
      <w:pPr>
        <w:pStyle w:val="ListParagraph"/>
        <w:numPr>
          <w:ilvl w:val="0"/>
          <w:numId w:val="48"/>
        </w:numPr>
        <w:spacing w:after="0"/>
        <w:jc w:val="both"/>
        <w:rPr>
          <w:rStyle w:val="FontStyle88"/>
          <w:sz w:val="24"/>
          <w:szCs w:val="24"/>
        </w:rPr>
      </w:pPr>
      <w:r w:rsidRPr="001C04D7">
        <w:rPr>
          <w:rStyle w:val="FontStyle88"/>
          <w:sz w:val="24"/>
          <w:szCs w:val="24"/>
        </w:rPr>
        <w:t>Лисицин Ю.П. Общественное здоровье и здравоохранение. М.: ГЭОТАР-МЕД, 2002.</w:t>
      </w:r>
    </w:p>
    <w:p w:rsidR="00D75888" w:rsidRPr="005D1388" w:rsidRDefault="00D75888" w:rsidP="001C04D7">
      <w:pPr>
        <w:pStyle w:val="ListParagraph"/>
        <w:numPr>
          <w:ilvl w:val="0"/>
          <w:numId w:val="4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D1388">
        <w:rPr>
          <w:rFonts w:ascii="Times New Roman" w:hAnsi="Times New Roman"/>
          <w:sz w:val="24"/>
          <w:szCs w:val="24"/>
        </w:rPr>
        <w:t xml:space="preserve">Российский демографический интернет-еженедельник «Демоскоп»: </w:t>
      </w:r>
      <w:hyperlink r:id="rId8" w:history="1">
        <w:r w:rsidRPr="005D1388">
          <w:rPr>
            <w:rStyle w:val="Hyperlink"/>
            <w:rFonts w:ascii="Times New Roman" w:hAnsi="Times New Roman"/>
            <w:sz w:val="24"/>
            <w:szCs w:val="24"/>
          </w:rPr>
          <w:t>http://demoscope.ru</w:t>
        </w:r>
      </w:hyperlink>
    </w:p>
    <w:p w:rsidR="00D75888" w:rsidRPr="002103B3" w:rsidRDefault="00D75888" w:rsidP="001C04D7">
      <w:pPr>
        <w:pStyle w:val="ListParagraph"/>
        <w:numPr>
          <w:ilvl w:val="0"/>
          <w:numId w:val="48"/>
        </w:numPr>
        <w:spacing w:after="0"/>
        <w:jc w:val="both"/>
        <w:rPr>
          <w:rStyle w:val="FontStyle88"/>
          <w:sz w:val="24"/>
          <w:szCs w:val="24"/>
        </w:rPr>
      </w:pPr>
      <w:r w:rsidRPr="002103B3">
        <w:rPr>
          <w:rStyle w:val="FontStyle88"/>
          <w:sz w:val="24"/>
          <w:szCs w:val="24"/>
        </w:rPr>
        <w:t>Теория безопасности социальных систем: учебное пособие / Под ред. В.Ф. Жмерницкого – М.: НОУ ВПОЛ МПСИ, 2010.-182 с.</w:t>
      </w:r>
    </w:p>
    <w:p w:rsidR="00D75888" w:rsidRPr="002103B3" w:rsidRDefault="00D75888" w:rsidP="001C04D7">
      <w:pPr>
        <w:pStyle w:val="ListParagraph"/>
        <w:numPr>
          <w:ilvl w:val="0"/>
          <w:numId w:val="48"/>
        </w:numPr>
        <w:spacing w:after="0"/>
        <w:jc w:val="both"/>
        <w:rPr>
          <w:rStyle w:val="FontStyle88"/>
          <w:sz w:val="24"/>
          <w:szCs w:val="24"/>
        </w:rPr>
      </w:pPr>
      <w:r w:rsidRPr="002103B3">
        <w:rPr>
          <w:rStyle w:val="FontStyle88"/>
          <w:sz w:val="24"/>
          <w:szCs w:val="24"/>
        </w:rPr>
        <w:t>Население России на рубеже XX - XXI веков: Проблемы и перспективы. / Под ред. В. А. Ионцева. А. А. Саградова. – М.: МАКС Пресс. 2002.-264 с.</w:t>
      </w:r>
    </w:p>
    <w:p w:rsidR="00D75888" w:rsidRPr="002103B3" w:rsidRDefault="00D75888" w:rsidP="001C04D7">
      <w:pPr>
        <w:pStyle w:val="ListParagraph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2103B3">
        <w:rPr>
          <w:rStyle w:val="FontStyle88"/>
          <w:sz w:val="24"/>
          <w:szCs w:val="24"/>
        </w:rPr>
        <w:t>Основы национальной безопасности. М.: Академия, 2008.</w:t>
      </w:r>
    </w:p>
    <w:p w:rsidR="00D75888" w:rsidRPr="002103B3" w:rsidRDefault="00D75888" w:rsidP="001C04D7">
      <w:pPr>
        <w:pStyle w:val="ListParagraph"/>
        <w:numPr>
          <w:ilvl w:val="0"/>
          <w:numId w:val="48"/>
        </w:numPr>
        <w:spacing w:after="0"/>
        <w:jc w:val="both"/>
        <w:rPr>
          <w:rStyle w:val="FontStyle88"/>
          <w:sz w:val="24"/>
          <w:szCs w:val="24"/>
        </w:rPr>
      </w:pPr>
      <w:r w:rsidRPr="002103B3">
        <w:rPr>
          <w:rStyle w:val="FontStyle88"/>
          <w:sz w:val="24"/>
          <w:szCs w:val="24"/>
        </w:rPr>
        <w:t>Руководство по социальной гигиене и организации здравоохранения: В 2-х томах. Т.1/Ю.П. Лисицин.-М.:Медицина, 1987.-  432с.</w:t>
      </w:r>
    </w:p>
    <w:p w:rsidR="00D75888" w:rsidRDefault="00D75888" w:rsidP="001C04D7">
      <w:pPr>
        <w:pStyle w:val="ListParagraph"/>
        <w:numPr>
          <w:ilvl w:val="0"/>
          <w:numId w:val="48"/>
        </w:numPr>
        <w:spacing w:after="0"/>
        <w:jc w:val="both"/>
        <w:rPr>
          <w:rStyle w:val="FontStyle88"/>
          <w:sz w:val="24"/>
          <w:szCs w:val="24"/>
        </w:rPr>
      </w:pPr>
      <w:r w:rsidRPr="002103B3">
        <w:rPr>
          <w:rStyle w:val="FontStyle88"/>
          <w:sz w:val="24"/>
          <w:szCs w:val="24"/>
        </w:rPr>
        <w:t>Социальные проблемы российского общества: история и современность. Уфа «Гилем», 2008.</w:t>
      </w:r>
    </w:p>
    <w:p w:rsidR="00D75888" w:rsidRPr="002103B3" w:rsidRDefault="00D75888" w:rsidP="001C04D7">
      <w:pPr>
        <w:pStyle w:val="ListParagraph"/>
        <w:numPr>
          <w:ilvl w:val="0"/>
          <w:numId w:val="48"/>
        </w:numPr>
        <w:spacing w:after="0"/>
        <w:jc w:val="both"/>
        <w:rPr>
          <w:rStyle w:val="FontStyle88"/>
          <w:sz w:val="24"/>
          <w:szCs w:val="24"/>
        </w:rPr>
      </w:pPr>
      <w:r w:rsidRPr="002103B3">
        <w:rPr>
          <w:rStyle w:val="FontStyle88"/>
          <w:sz w:val="24"/>
          <w:szCs w:val="24"/>
        </w:rPr>
        <w:t>Теория безопасности социальных систем: учебное пособие / Под ред. В.Ф. Жмерницкого – М.: НОУ ВПОЛ МПСИ, 2010.-182 с.</w:t>
      </w:r>
    </w:p>
    <w:p w:rsidR="00D75888" w:rsidRPr="004E109C" w:rsidRDefault="00D75888" w:rsidP="001C04D7">
      <w:pPr>
        <w:spacing w:after="0"/>
        <w:ind w:firstLine="705"/>
        <w:jc w:val="both"/>
        <w:rPr>
          <w:rFonts w:ascii="Times New Roman" w:hAnsi="Times New Roman"/>
        </w:rPr>
      </w:pP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  <w:b/>
        </w:rPr>
        <w:t>в) Интернет - ресурсы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  <w:hyperlink r:id="rId9" w:history="1">
        <w:r w:rsidRPr="004E109C">
          <w:rPr>
            <w:rStyle w:val="Hyperlink"/>
            <w:rFonts w:ascii="Times New Roman" w:hAnsi="Times New Roman"/>
            <w:lang w:val="en-US"/>
          </w:rPr>
          <w:t>http</w:t>
        </w:r>
        <w:r w:rsidRPr="004E109C">
          <w:rPr>
            <w:rStyle w:val="Hyperlink"/>
            <w:rFonts w:ascii="Times New Roman" w:hAnsi="Times New Roman"/>
          </w:rPr>
          <w:t>://</w:t>
        </w:r>
        <w:r w:rsidRPr="004E109C">
          <w:rPr>
            <w:rStyle w:val="Hyperlink"/>
            <w:rFonts w:ascii="Times New Roman" w:hAnsi="Times New Roman"/>
            <w:lang w:val="en-US"/>
          </w:rPr>
          <w:t>demoscope</w:t>
        </w:r>
        <w:r w:rsidRPr="004E109C">
          <w:rPr>
            <w:rStyle w:val="Hyperlink"/>
            <w:rFonts w:ascii="Times New Roman" w:hAnsi="Times New Roman"/>
          </w:rPr>
          <w:t>.</w:t>
        </w:r>
        <w:r w:rsidRPr="004E109C">
          <w:rPr>
            <w:rStyle w:val="Hyperlink"/>
            <w:rFonts w:ascii="Times New Roman" w:hAnsi="Times New Roman"/>
            <w:lang w:val="en-US"/>
          </w:rPr>
          <w:t>ru</w:t>
        </w:r>
      </w:hyperlink>
      <w:r w:rsidRPr="004E109C">
        <w:rPr>
          <w:rFonts w:ascii="Times New Roman" w:hAnsi="Times New Roman"/>
        </w:rPr>
        <w:t xml:space="preserve"> – Демографический еженедельник «Демоскоп </w:t>
      </w:r>
      <w:r w:rsidRPr="004E109C">
        <w:rPr>
          <w:rFonts w:ascii="Times New Roman" w:hAnsi="Times New Roman"/>
          <w:lang w:val="en-US"/>
        </w:rPr>
        <w:t>Weekly</w:t>
      </w:r>
      <w:r w:rsidRPr="004E109C">
        <w:rPr>
          <w:rFonts w:ascii="Times New Roman" w:hAnsi="Times New Roman"/>
        </w:rPr>
        <w:t>»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  <w:hyperlink r:id="rId10" w:history="1">
        <w:r w:rsidRPr="004E109C">
          <w:rPr>
            <w:rStyle w:val="Hyperlink"/>
            <w:rFonts w:ascii="Times New Roman" w:hAnsi="Times New Roman"/>
            <w:lang w:val="en-US"/>
          </w:rPr>
          <w:t>http</w:t>
        </w:r>
        <w:r w:rsidRPr="004E109C">
          <w:rPr>
            <w:rStyle w:val="Hyperlink"/>
            <w:rFonts w:ascii="Times New Roman" w:hAnsi="Times New Roman"/>
          </w:rPr>
          <w:t>://</w:t>
        </w:r>
        <w:r w:rsidRPr="004E109C">
          <w:rPr>
            <w:rStyle w:val="Hyperlink"/>
            <w:rFonts w:ascii="Times New Roman" w:hAnsi="Times New Roman"/>
            <w:lang w:val="en-US"/>
          </w:rPr>
          <w:t>gks</w:t>
        </w:r>
        <w:r w:rsidRPr="004E109C">
          <w:rPr>
            <w:rStyle w:val="Hyperlink"/>
            <w:rFonts w:ascii="Times New Roman" w:hAnsi="Times New Roman"/>
          </w:rPr>
          <w:t>.</w:t>
        </w:r>
        <w:r w:rsidRPr="004E109C">
          <w:rPr>
            <w:rStyle w:val="Hyperlink"/>
            <w:rFonts w:ascii="Times New Roman" w:hAnsi="Times New Roman"/>
            <w:lang w:val="en-US"/>
          </w:rPr>
          <w:t>ru</w:t>
        </w:r>
      </w:hyperlink>
      <w:r w:rsidRPr="004E109C">
        <w:rPr>
          <w:rFonts w:ascii="Times New Roman" w:hAnsi="Times New Roman"/>
        </w:rPr>
        <w:t xml:space="preserve"> – официальный сайт Федеральной службы государственной статистики РФ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  <w:hyperlink r:id="rId11" w:history="1">
        <w:r w:rsidRPr="004E109C">
          <w:rPr>
            <w:rStyle w:val="Hyperlink"/>
            <w:rFonts w:ascii="Times New Roman" w:hAnsi="Times New Roman"/>
            <w:lang w:val="en-US"/>
          </w:rPr>
          <w:t>http</w:t>
        </w:r>
        <w:r w:rsidRPr="004E109C">
          <w:rPr>
            <w:rStyle w:val="Hyperlink"/>
            <w:rFonts w:ascii="Times New Roman" w:hAnsi="Times New Roman"/>
          </w:rPr>
          <w:t>://</w:t>
        </w:r>
        <w:r w:rsidRPr="004E109C">
          <w:rPr>
            <w:rStyle w:val="Hyperlink"/>
            <w:rFonts w:ascii="Times New Roman" w:hAnsi="Times New Roman"/>
            <w:lang w:val="en-US"/>
          </w:rPr>
          <w:t>perpis</w:t>
        </w:r>
        <w:r w:rsidRPr="004E109C">
          <w:rPr>
            <w:rStyle w:val="Hyperlink"/>
            <w:rFonts w:ascii="Times New Roman" w:hAnsi="Times New Roman"/>
          </w:rPr>
          <w:t>2002.</w:t>
        </w:r>
        <w:r w:rsidRPr="004E109C">
          <w:rPr>
            <w:rStyle w:val="Hyperlink"/>
            <w:rFonts w:ascii="Times New Roman" w:hAnsi="Times New Roman"/>
            <w:lang w:val="en-US"/>
          </w:rPr>
          <w:t>ru</w:t>
        </w:r>
      </w:hyperlink>
      <w:r w:rsidRPr="004E109C">
        <w:rPr>
          <w:rFonts w:ascii="Times New Roman" w:hAnsi="Times New Roman"/>
        </w:rPr>
        <w:t>– официальный сайт Всероссийской переписи 2002г.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  <w:hyperlink r:id="rId12" w:history="1">
        <w:r w:rsidRPr="004E109C">
          <w:rPr>
            <w:rStyle w:val="Hyperlink"/>
            <w:rFonts w:ascii="Times New Roman" w:hAnsi="Times New Roman"/>
            <w:lang w:val="en-US"/>
          </w:rPr>
          <w:t>http</w:t>
        </w:r>
        <w:r w:rsidRPr="004E109C">
          <w:rPr>
            <w:rStyle w:val="Hyperlink"/>
            <w:rFonts w:ascii="Times New Roman" w:hAnsi="Times New Roman"/>
          </w:rPr>
          <w:t>://</w:t>
        </w:r>
        <w:r w:rsidRPr="004E109C">
          <w:rPr>
            <w:rStyle w:val="Hyperlink"/>
            <w:rFonts w:ascii="Times New Roman" w:hAnsi="Times New Roman"/>
            <w:lang w:val="en-US"/>
          </w:rPr>
          <w:t>undp</w:t>
        </w:r>
        <w:r w:rsidRPr="004E109C">
          <w:rPr>
            <w:rStyle w:val="Hyperlink"/>
            <w:rFonts w:ascii="Times New Roman" w:hAnsi="Times New Roman"/>
          </w:rPr>
          <w:t>.</w:t>
        </w:r>
        <w:r w:rsidRPr="004E109C">
          <w:rPr>
            <w:rStyle w:val="Hyperlink"/>
            <w:rFonts w:ascii="Times New Roman" w:hAnsi="Times New Roman"/>
            <w:lang w:val="en-US"/>
          </w:rPr>
          <w:t>org</w:t>
        </w:r>
      </w:hyperlink>
      <w:r w:rsidRPr="004E109C">
        <w:rPr>
          <w:rFonts w:ascii="Times New Roman" w:hAnsi="Times New Roman"/>
        </w:rPr>
        <w:t xml:space="preserve"> – сайт Программы развития ООН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  <w:hyperlink r:id="rId13" w:history="1">
        <w:r w:rsidRPr="004E109C">
          <w:rPr>
            <w:rStyle w:val="Hyperlink"/>
            <w:rFonts w:ascii="Times New Roman" w:hAnsi="Times New Roman"/>
            <w:lang w:val="en-US"/>
          </w:rPr>
          <w:t>http</w:t>
        </w:r>
        <w:r w:rsidRPr="004E109C">
          <w:rPr>
            <w:rStyle w:val="Hyperlink"/>
            <w:rFonts w:ascii="Times New Roman" w:hAnsi="Times New Roman"/>
          </w:rPr>
          <w:t>://</w:t>
        </w:r>
        <w:r w:rsidRPr="004E109C">
          <w:rPr>
            <w:rStyle w:val="Hyperlink"/>
            <w:rFonts w:ascii="Times New Roman" w:hAnsi="Times New Roman"/>
            <w:lang w:val="en-US"/>
          </w:rPr>
          <w:t>undp</w:t>
        </w:r>
        <w:r w:rsidRPr="004E109C">
          <w:rPr>
            <w:rStyle w:val="Hyperlink"/>
            <w:rFonts w:ascii="Times New Roman" w:hAnsi="Times New Roman"/>
          </w:rPr>
          <w:t>.</w:t>
        </w:r>
        <w:r w:rsidRPr="004E109C">
          <w:rPr>
            <w:rStyle w:val="Hyperlink"/>
            <w:rFonts w:ascii="Times New Roman" w:hAnsi="Times New Roman"/>
            <w:lang w:val="en-US"/>
          </w:rPr>
          <w:t>ru</w:t>
        </w:r>
      </w:hyperlink>
      <w:r w:rsidRPr="004E109C">
        <w:rPr>
          <w:rFonts w:ascii="Times New Roman" w:hAnsi="Times New Roman"/>
        </w:rPr>
        <w:t xml:space="preserve"> – сайт Программы развития ООН в России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  <w:hyperlink r:id="rId14" w:history="1">
        <w:r w:rsidRPr="004E109C">
          <w:rPr>
            <w:rStyle w:val="Hyperlink"/>
            <w:rFonts w:ascii="Times New Roman" w:hAnsi="Times New Roman"/>
            <w:lang w:val="en-US"/>
          </w:rPr>
          <w:t>http</w:t>
        </w:r>
        <w:r w:rsidRPr="004E109C">
          <w:rPr>
            <w:rStyle w:val="Hyperlink"/>
            <w:rFonts w:ascii="Times New Roman" w:hAnsi="Times New Roman"/>
          </w:rPr>
          <w:t>://</w:t>
        </w:r>
        <w:r w:rsidRPr="004E109C">
          <w:rPr>
            <w:rStyle w:val="Hyperlink"/>
            <w:rFonts w:ascii="Times New Roman" w:hAnsi="Times New Roman"/>
            <w:lang w:val="en-US"/>
          </w:rPr>
          <w:t>unfpa</w:t>
        </w:r>
        <w:r w:rsidRPr="004E109C">
          <w:rPr>
            <w:rStyle w:val="Hyperlink"/>
            <w:rFonts w:ascii="Times New Roman" w:hAnsi="Times New Roman"/>
          </w:rPr>
          <w:t>.</w:t>
        </w:r>
        <w:r w:rsidRPr="004E109C">
          <w:rPr>
            <w:rStyle w:val="Hyperlink"/>
            <w:rFonts w:ascii="Times New Roman" w:hAnsi="Times New Roman"/>
            <w:lang w:val="en-US"/>
          </w:rPr>
          <w:t>org</w:t>
        </w:r>
      </w:hyperlink>
      <w:r w:rsidRPr="004E109C">
        <w:rPr>
          <w:rFonts w:ascii="Times New Roman" w:hAnsi="Times New Roman"/>
        </w:rPr>
        <w:t xml:space="preserve"> – сайт Фонда ООН для деятельности в области народонаселения.</w:t>
      </w:r>
    </w:p>
    <w:p w:rsidR="00D75888" w:rsidRPr="004E109C" w:rsidRDefault="00D75888" w:rsidP="004E109C">
      <w:pPr>
        <w:pStyle w:val="HTMLPreformatted"/>
        <w:rPr>
          <w:rFonts w:ascii="Times New Roman" w:hAnsi="Times New Roman" w:cs="Times New Roman"/>
          <w:iCs/>
          <w:sz w:val="24"/>
        </w:rPr>
      </w:pPr>
      <w:hyperlink r:id="rId15" w:history="1">
        <w:r w:rsidRPr="004E109C">
          <w:rPr>
            <w:rStyle w:val="Hyperlink"/>
            <w:rFonts w:ascii="Times New Roman" w:hAnsi="Times New Roman"/>
            <w:iCs/>
            <w:lang w:val="en-US"/>
          </w:rPr>
          <w:t>http</w:t>
        </w:r>
        <w:r w:rsidRPr="004E109C">
          <w:rPr>
            <w:rStyle w:val="Hyperlink"/>
            <w:rFonts w:ascii="Times New Roman" w:hAnsi="Times New Roman"/>
            <w:iCs/>
          </w:rPr>
          <w:t>://</w:t>
        </w:r>
        <w:r w:rsidRPr="004E109C">
          <w:rPr>
            <w:rStyle w:val="Hyperlink"/>
            <w:rFonts w:ascii="Times New Roman" w:hAnsi="Times New Roman"/>
            <w:iCs/>
            <w:lang w:val="en-US"/>
          </w:rPr>
          <w:t>www</w:t>
        </w:r>
        <w:r w:rsidRPr="004E109C">
          <w:rPr>
            <w:rStyle w:val="Hyperlink"/>
            <w:rFonts w:ascii="Times New Roman" w:hAnsi="Times New Roman"/>
            <w:iCs/>
          </w:rPr>
          <w:t>.</w:t>
        </w:r>
        <w:r w:rsidRPr="004E109C">
          <w:rPr>
            <w:rStyle w:val="Hyperlink"/>
            <w:rFonts w:ascii="Times New Roman" w:hAnsi="Times New Roman"/>
            <w:iCs/>
            <w:lang w:val="en-US"/>
          </w:rPr>
          <w:t>who</w:t>
        </w:r>
        <w:r w:rsidRPr="004E109C">
          <w:rPr>
            <w:rStyle w:val="Hyperlink"/>
            <w:rFonts w:ascii="Times New Roman" w:hAnsi="Times New Roman"/>
            <w:iCs/>
          </w:rPr>
          <w:t>.</w:t>
        </w:r>
        <w:r w:rsidRPr="004E109C">
          <w:rPr>
            <w:rStyle w:val="Hyperlink"/>
            <w:rFonts w:ascii="Times New Roman" w:hAnsi="Times New Roman"/>
            <w:iCs/>
            <w:lang w:val="en-US"/>
          </w:rPr>
          <w:t>int</w:t>
        </w:r>
        <w:r w:rsidRPr="004E109C">
          <w:rPr>
            <w:rStyle w:val="Hyperlink"/>
            <w:rFonts w:ascii="Times New Roman" w:hAnsi="Times New Roman"/>
            <w:iCs/>
          </w:rPr>
          <w:t>/</w:t>
        </w:r>
        <w:r w:rsidRPr="004E109C">
          <w:rPr>
            <w:rStyle w:val="Hyperlink"/>
            <w:rFonts w:ascii="Times New Roman" w:hAnsi="Times New Roman"/>
            <w:iCs/>
            <w:lang w:val="en-US"/>
          </w:rPr>
          <w:t>whosis</w:t>
        </w:r>
      </w:hyperlink>
      <w:r w:rsidRPr="004E109C">
        <w:rPr>
          <w:rFonts w:ascii="Times New Roman" w:hAnsi="Times New Roman" w:cs="Times New Roman"/>
          <w:iCs/>
          <w:sz w:val="24"/>
        </w:rPr>
        <w:t>Всемирная организация здравоохранения (</w:t>
      </w:r>
      <w:r w:rsidRPr="004E109C">
        <w:rPr>
          <w:rFonts w:ascii="Times New Roman" w:hAnsi="Times New Roman" w:cs="Times New Roman"/>
          <w:iCs/>
          <w:sz w:val="24"/>
          <w:lang w:val="en-US"/>
        </w:rPr>
        <w:t>World</w:t>
      </w:r>
      <w:r w:rsidRPr="004E109C">
        <w:rPr>
          <w:rFonts w:ascii="Times New Roman" w:hAnsi="Times New Roman" w:cs="Times New Roman"/>
          <w:iCs/>
          <w:sz w:val="24"/>
        </w:rPr>
        <w:t xml:space="preserve"> </w:t>
      </w:r>
      <w:r w:rsidRPr="004E109C">
        <w:rPr>
          <w:rFonts w:ascii="Times New Roman" w:hAnsi="Times New Roman" w:cs="Times New Roman"/>
          <w:iCs/>
          <w:sz w:val="24"/>
          <w:lang w:val="en-US"/>
        </w:rPr>
        <w:t>Health</w:t>
      </w:r>
      <w:r w:rsidRPr="004E109C">
        <w:rPr>
          <w:rFonts w:ascii="Times New Roman" w:hAnsi="Times New Roman" w:cs="Times New Roman"/>
          <w:iCs/>
          <w:sz w:val="24"/>
        </w:rPr>
        <w:t xml:space="preserve"> </w:t>
      </w:r>
      <w:r w:rsidRPr="004E109C">
        <w:rPr>
          <w:rFonts w:ascii="Times New Roman" w:hAnsi="Times New Roman" w:cs="Times New Roman"/>
          <w:iCs/>
          <w:sz w:val="24"/>
          <w:lang w:val="en-US"/>
        </w:rPr>
        <w:t>Organization</w:t>
      </w:r>
      <w:r w:rsidRPr="004E109C">
        <w:rPr>
          <w:rFonts w:ascii="Times New Roman" w:hAnsi="Times New Roman" w:cs="Times New Roman"/>
          <w:iCs/>
          <w:sz w:val="24"/>
        </w:rPr>
        <w:t xml:space="preserve">): </w:t>
      </w:r>
    </w:p>
    <w:p w:rsidR="00D75888" w:rsidRPr="004E109C" w:rsidRDefault="00D75888" w:rsidP="004E109C">
      <w:pPr>
        <w:pStyle w:val="HTMLPreformatted"/>
        <w:rPr>
          <w:rFonts w:ascii="Times New Roman" w:hAnsi="Times New Roman" w:cs="Times New Roman"/>
          <w:iCs/>
          <w:sz w:val="24"/>
        </w:rPr>
      </w:pPr>
      <w:hyperlink r:id="rId16" w:history="1">
        <w:r w:rsidRPr="004E109C">
          <w:rPr>
            <w:rStyle w:val="Hyperlink"/>
            <w:rFonts w:ascii="Times New Roman" w:hAnsi="Times New Roman"/>
            <w:iCs/>
            <w:lang w:val="en-US"/>
          </w:rPr>
          <w:t>http</w:t>
        </w:r>
        <w:r w:rsidRPr="004E109C">
          <w:rPr>
            <w:rStyle w:val="Hyperlink"/>
            <w:rFonts w:ascii="Times New Roman" w:hAnsi="Times New Roman"/>
            <w:iCs/>
          </w:rPr>
          <w:t>://</w:t>
        </w:r>
        <w:r w:rsidRPr="004E109C">
          <w:rPr>
            <w:rStyle w:val="Hyperlink"/>
            <w:rFonts w:ascii="Times New Roman" w:hAnsi="Times New Roman"/>
            <w:iCs/>
            <w:lang w:val="en-US"/>
          </w:rPr>
          <w:t>www</w:t>
        </w:r>
        <w:r w:rsidRPr="004E109C">
          <w:rPr>
            <w:rStyle w:val="Hyperlink"/>
            <w:rFonts w:ascii="Times New Roman" w:hAnsi="Times New Roman"/>
            <w:iCs/>
          </w:rPr>
          <w:t>.</w:t>
        </w:r>
        <w:r w:rsidRPr="004E109C">
          <w:rPr>
            <w:rStyle w:val="Hyperlink"/>
            <w:rFonts w:ascii="Times New Roman" w:hAnsi="Times New Roman"/>
            <w:iCs/>
            <w:lang w:val="en-US"/>
          </w:rPr>
          <w:t>worldbank</w:t>
        </w:r>
        <w:r w:rsidRPr="004E109C">
          <w:rPr>
            <w:rStyle w:val="Hyperlink"/>
            <w:rFonts w:ascii="Times New Roman" w:hAnsi="Times New Roman"/>
            <w:iCs/>
          </w:rPr>
          <w:t>.</w:t>
        </w:r>
        <w:r w:rsidRPr="004E109C">
          <w:rPr>
            <w:rStyle w:val="Hyperlink"/>
            <w:rFonts w:ascii="Times New Roman" w:hAnsi="Times New Roman"/>
            <w:iCs/>
            <w:lang w:val="en-US"/>
          </w:rPr>
          <w:t>org</w:t>
        </w:r>
        <w:r w:rsidRPr="004E109C">
          <w:rPr>
            <w:rStyle w:val="Hyperlink"/>
            <w:rFonts w:ascii="Times New Roman" w:hAnsi="Times New Roman"/>
            <w:iCs/>
          </w:rPr>
          <w:t>/</w:t>
        </w:r>
        <w:r w:rsidRPr="004E109C">
          <w:rPr>
            <w:rStyle w:val="Hyperlink"/>
            <w:rFonts w:ascii="Times New Roman" w:hAnsi="Times New Roman"/>
            <w:iCs/>
            <w:lang w:val="en-US"/>
          </w:rPr>
          <w:t>data</w:t>
        </w:r>
      </w:hyperlink>
      <w:r w:rsidRPr="004E109C">
        <w:rPr>
          <w:rFonts w:ascii="Times New Roman" w:hAnsi="Times New Roman" w:cs="Times New Roman"/>
          <w:iCs/>
        </w:rPr>
        <w:t xml:space="preserve"> - </w:t>
      </w:r>
      <w:r w:rsidRPr="004E109C">
        <w:rPr>
          <w:rFonts w:ascii="Times New Roman" w:hAnsi="Times New Roman" w:cs="Times New Roman"/>
          <w:iCs/>
          <w:sz w:val="24"/>
        </w:rPr>
        <w:t>Мировой Банк (</w:t>
      </w:r>
      <w:r w:rsidRPr="004E109C">
        <w:rPr>
          <w:rFonts w:ascii="Times New Roman" w:hAnsi="Times New Roman" w:cs="Times New Roman"/>
          <w:sz w:val="24"/>
          <w:lang w:val="en-US"/>
        </w:rPr>
        <w:t>World</w:t>
      </w:r>
      <w:r w:rsidRPr="004E109C">
        <w:rPr>
          <w:rFonts w:ascii="Times New Roman" w:hAnsi="Times New Roman" w:cs="Times New Roman"/>
          <w:sz w:val="24"/>
        </w:rPr>
        <w:t xml:space="preserve"> </w:t>
      </w:r>
      <w:r w:rsidRPr="004E109C">
        <w:rPr>
          <w:rFonts w:ascii="Times New Roman" w:hAnsi="Times New Roman" w:cs="Times New Roman"/>
          <w:sz w:val="24"/>
          <w:lang w:val="en-US"/>
        </w:rPr>
        <w:t>Bank</w:t>
      </w:r>
      <w:r w:rsidRPr="004E109C">
        <w:rPr>
          <w:rFonts w:ascii="Times New Roman" w:hAnsi="Times New Roman" w:cs="Times New Roman"/>
          <w:sz w:val="24"/>
        </w:rPr>
        <w:t xml:space="preserve"> - ): </w:t>
      </w:r>
    </w:p>
    <w:p w:rsidR="00D75888" w:rsidRPr="004E109C" w:rsidRDefault="00D75888" w:rsidP="004E109C">
      <w:pPr>
        <w:pStyle w:val="HTMLPreformatted"/>
        <w:rPr>
          <w:rFonts w:ascii="Times New Roman" w:hAnsi="Times New Roman" w:cs="Times New Roman"/>
          <w:iCs/>
          <w:sz w:val="24"/>
          <w:lang w:val="en-US"/>
        </w:rPr>
      </w:pPr>
      <w:hyperlink r:id="rId17" w:history="1">
        <w:r w:rsidRPr="004E109C">
          <w:rPr>
            <w:rStyle w:val="Hyperlink"/>
            <w:rFonts w:ascii="Times New Roman" w:hAnsi="Times New Roman"/>
            <w:iCs/>
            <w:lang w:val="en-US"/>
          </w:rPr>
          <w:t>http</w:t>
        </w:r>
        <w:r w:rsidRPr="004E109C">
          <w:rPr>
            <w:rStyle w:val="Hyperlink"/>
            <w:rFonts w:ascii="Times New Roman" w:hAnsi="Times New Roman"/>
            <w:iCs/>
          </w:rPr>
          <w:t>://</w:t>
        </w:r>
        <w:r w:rsidRPr="004E109C">
          <w:rPr>
            <w:rStyle w:val="Hyperlink"/>
            <w:rFonts w:ascii="Times New Roman" w:hAnsi="Times New Roman"/>
            <w:iCs/>
            <w:lang w:val="en-US"/>
          </w:rPr>
          <w:t>www</w:t>
        </w:r>
        <w:r w:rsidRPr="004E109C">
          <w:rPr>
            <w:rStyle w:val="Hyperlink"/>
            <w:rFonts w:ascii="Times New Roman" w:hAnsi="Times New Roman"/>
            <w:iCs/>
          </w:rPr>
          <w:t>.</w:t>
        </w:r>
        <w:r w:rsidRPr="004E109C">
          <w:rPr>
            <w:rStyle w:val="Hyperlink"/>
            <w:rFonts w:ascii="Times New Roman" w:hAnsi="Times New Roman"/>
            <w:iCs/>
            <w:lang w:val="en-US"/>
          </w:rPr>
          <w:t>prb</w:t>
        </w:r>
        <w:r w:rsidRPr="004E109C">
          <w:rPr>
            <w:rStyle w:val="Hyperlink"/>
            <w:rFonts w:ascii="Times New Roman" w:hAnsi="Times New Roman"/>
            <w:iCs/>
          </w:rPr>
          <w:t>.</w:t>
        </w:r>
        <w:r w:rsidRPr="004E109C">
          <w:rPr>
            <w:rStyle w:val="Hyperlink"/>
            <w:rFonts w:ascii="Times New Roman" w:hAnsi="Times New Roman"/>
            <w:iCs/>
            <w:lang w:val="en-US"/>
          </w:rPr>
          <w:t>org</w:t>
        </w:r>
        <w:r w:rsidRPr="004E109C">
          <w:rPr>
            <w:rStyle w:val="Hyperlink"/>
            <w:rFonts w:ascii="Times New Roman" w:hAnsi="Times New Roman"/>
            <w:iCs/>
          </w:rPr>
          <w:t>/</w:t>
        </w:r>
      </w:hyperlink>
      <w:r w:rsidRPr="004E109C">
        <w:rPr>
          <w:rFonts w:ascii="Times New Roman" w:hAnsi="Times New Roman" w:cs="Times New Roman"/>
          <w:iCs/>
        </w:rPr>
        <w:t xml:space="preserve"> - </w:t>
      </w:r>
      <w:r w:rsidRPr="004E109C">
        <w:rPr>
          <w:rFonts w:ascii="Times New Roman" w:hAnsi="Times New Roman" w:cs="Times New Roman"/>
          <w:iCs/>
          <w:sz w:val="24"/>
        </w:rPr>
        <w:t xml:space="preserve">Бюро по народонаселению </w:t>
      </w:r>
      <w:r w:rsidRPr="004E109C">
        <w:rPr>
          <w:rFonts w:ascii="Times New Roman" w:hAnsi="Times New Roman" w:cs="Times New Roman"/>
          <w:iCs/>
          <w:sz w:val="24"/>
          <w:lang w:val="en-US"/>
        </w:rPr>
        <w:t xml:space="preserve">(Population Reference Bureau): World population Data Sheet </w:t>
      </w:r>
    </w:p>
    <w:p w:rsidR="00D75888" w:rsidRPr="004E109C" w:rsidRDefault="00D75888" w:rsidP="004E109C">
      <w:pPr>
        <w:pStyle w:val="HTMLPreformatted"/>
        <w:rPr>
          <w:rFonts w:ascii="Times New Roman" w:hAnsi="Times New Roman" w:cs="Times New Roman"/>
          <w:iCs/>
          <w:sz w:val="24"/>
          <w:lang w:val="en-US"/>
        </w:rPr>
      </w:pPr>
      <w:hyperlink r:id="rId18" w:history="1">
        <w:r w:rsidRPr="004E109C">
          <w:rPr>
            <w:rStyle w:val="Hyperlink"/>
            <w:rFonts w:ascii="Times New Roman" w:hAnsi="Times New Roman"/>
            <w:iCs/>
            <w:sz w:val="24"/>
            <w:szCs w:val="24"/>
            <w:lang w:val="en-US"/>
          </w:rPr>
          <w:t>http://www.unpopulation.org</w:t>
        </w:r>
      </w:hyperlink>
      <w:r w:rsidRPr="004E109C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- </w:t>
      </w:r>
      <w:r w:rsidRPr="004E109C">
        <w:rPr>
          <w:rFonts w:ascii="Times New Roman" w:hAnsi="Times New Roman" w:cs="Times New Roman"/>
          <w:iCs/>
          <w:sz w:val="24"/>
        </w:rPr>
        <w:t>Отдел</w:t>
      </w:r>
      <w:r w:rsidRPr="004E109C">
        <w:rPr>
          <w:rFonts w:ascii="Times New Roman" w:hAnsi="Times New Roman" w:cs="Times New Roman"/>
          <w:iCs/>
          <w:sz w:val="24"/>
          <w:lang w:val="en-US"/>
        </w:rPr>
        <w:t xml:space="preserve"> </w:t>
      </w:r>
      <w:r w:rsidRPr="004E109C">
        <w:rPr>
          <w:rFonts w:ascii="Times New Roman" w:hAnsi="Times New Roman" w:cs="Times New Roman"/>
          <w:iCs/>
          <w:sz w:val="24"/>
        </w:rPr>
        <w:t>народонаселения</w:t>
      </w:r>
      <w:r w:rsidRPr="004E109C">
        <w:rPr>
          <w:rFonts w:ascii="Times New Roman" w:hAnsi="Times New Roman" w:cs="Times New Roman"/>
          <w:iCs/>
          <w:sz w:val="24"/>
          <w:lang w:val="en-US"/>
        </w:rPr>
        <w:t xml:space="preserve"> </w:t>
      </w:r>
      <w:r w:rsidRPr="004E109C">
        <w:rPr>
          <w:rFonts w:ascii="Times New Roman" w:hAnsi="Times New Roman" w:cs="Times New Roman"/>
          <w:iCs/>
          <w:sz w:val="24"/>
        </w:rPr>
        <w:t>ООН</w:t>
      </w:r>
      <w:r w:rsidRPr="004E109C">
        <w:rPr>
          <w:rFonts w:ascii="Times New Roman" w:hAnsi="Times New Roman" w:cs="Times New Roman"/>
          <w:iCs/>
          <w:sz w:val="24"/>
          <w:lang w:val="en-US"/>
        </w:rPr>
        <w:t xml:space="preserve"> (</w:t>
      </w:r>
      <w:r w:rsidRPr="004E109C">
        <w:rPr>
          <w:rFonts w:ascii="Times New Roman" w:hAnsi="Times New Roman" w:cs="Times New Roman"/>
          <w:sz w:val="24"/>
          <w:lang w:val="en-US"/>
        </w:rPr>
        <w:t>United Nations Population Division)</w:t>
      </w:r>
      <w:r w:rsidRPr="004E109C">
        <w:rPr>
          <w:rFonts w:ascii="Times New Roman" w:hAnsi="Times New Roman" w:cs="Times New Roman"/>
          <w:iCs/>
          <w:sz w:val="24"/>
          <w:lang w:val="en-US"/>
        </w:rPr>
        <w:t xml:space="preserve">, </w:t>
      </w:r>
      <w:r w:rsidRPr="004E109C">
        <w:rPr>
          <w:rFonts w:ascii="Times New Roman" w:hAnsi="Times New Roman" w:cs="Times New Roman"/>
          <w:iCs/>
          <w:sz w:val="24"/>
        </w:rPr>
        <w:t>данные</w:t>
      </w:r>
      <w:r w:rsidRPr="004E109C">
        <w:rPr>
          <w:rFonts w:ascii="Times New Roman" w:hAnsi="Times New Roman" w:cs="Times New Roman"/>
          <w:iCs/>
          <w:sz w:val="24"/>
          <w:lang w:val="en-US"/>
        </w:rPr>
        <w:t xml:space="preserve"> </w:t>
      </w:r>
      <w:r w:rsidRPr="004E109C">
        <w:rPr>
          <w:rFonts w:ascii="Times New Roman" w:hAnsi="Times New Roman" w:cs="Times New Roman"/>
          <w:iCs/>
          <w:sz w:val="24"/>
        </w:rPr>
        <w:t>и</w:t>
      </w:r>
      <w:r w:rsidRPr="004E109C">
        <w:rPr>
          <w:rFonts w:ascii="Times New Roman" w:hAnsi="Times New Roman" w:cs="Times New Roman"/>
          <w:iCs/>
          <w:sz w:val="24"/>
          <w:lang w:val="en-US"/>
        </w:rPr>
        <w:t xml:space="preserve"> </w:t>
      </w:r>
      <w:r w:rsidRPr="004E109C">
        <w:rPr>
          <w:rFonts w:ascii="Times New Roman" w:hAnsi="Times New Roman" w:cs="Times New Roman"/>
          <w:iCs/>
          <w:sz w:val="24"/>
        </w:rPr>
        <w:t>публикации</w:t>
      </w:r>
      <w:r w:rsidRPr="004E109C">
        <w:rPr>
          <w:rFonts w:ascii="Times New Roman" w:hAnsi="Times New Roman" w:cs="Times New Roman"/>
          <w:iCs/>
          <w:sz w:val="24"/>
          <w:lang w:val="en-US"/>
        </w:rPr>
        <w:t xml:space="preserve">, </w:t>
      </w:r>
      <w:r w:rsidRPr="004E109C">
        <w:rPr>
          <w:rFonts w:ascii="Times New Roman" w:hAnsi="Times New Roman" w:cs="Times New Roman"/>
          <w:iCs/>
          <w:sz w:val="24"/>
        </w:rPr>
        <w:t>включая</w:t>
      </w:r>
      <w:r w:rsidRPr="004E109C">
        <w:rPr>
          <w:rFonts w:ascii="Times New Roman" w:hAnsi="Times New Roman" w:cs="Times New Roman"/>
          <w:iCs/>
          <w:sz w:val="24"/>
          <w:lang w:val="en-US"/>
        </w:rPr>
        <w:t xml:space="preserve">  World Population Prospects  (2004 Revision): </w:t>
      </w:r>
    </w:p>
    <w:p w:rsidR="00D75888" w:rsidRPr="004E109C" w:rsidRDefault="00D75888" w:rsidP="004E109C">
      <w:pPr>
        <w:spacing w:after="0"/>
        <w:rPr>
          <w:rFonts w:ascii="Times New Roman" w:hAnsi="Times New Roman"/>
        </w:rPr>
      </w:pPr>
      <w:hyperlink r:id="rId19" w:history="1">
        <w:r w:rsidRPr="004E109C">
          <w:rPr>
            <w:rStyle w:val="Hyperlink"/>
            <w:rFonts w:ascii="Times New Roman" w:hAnsi="Times New Roman"/>
          </w:rPr>
          <w:t>http://www.who.int/whosis</w:t>
        </w:r>
      </w:hyperlink>
      <w:r w:rsidRPr="004E109C">
        <w:rPr>
          <w:rFonts w:ascii="Times New Roman" w:hAnsi="Times New Roman"/>
        </w:rPr>
        <w:t xml:space="preserve"> - Всемирная организация здравоохранения World Health Organization</w:t>
      </w:r>
    </w:p>
    <w:p w:rsidR="00D75888" w:rsidRPr="004E109C" w:rsidRDefault="00D75888" w:rsidP="004E109C">
      <w:pPr>
        <w:spacing w:after="0"/>
        <w:rPr>
          <w:rFonts w:ascii="Times New Roman" w:hAnsi="Times New Roman"/>
        </w:rPr>
      </w:pPr>
      <w:hyperlink r:id="rId20" w:history="1">
        <w:r w:rsidRPr="004E109C">
          <w:rPr>
            <w:rStyle w:val="Hyperlink"/>
            <w:rFonts w:ascii="Times New Roman" w:hAnsi="Times New Roman"/>
          </w:rPr>
          <w:t>www.</w:t>
        </w:r>
        <w:r w:rsidRPr="004E109C">
          <w:rPr>
            <w:rStyle w:val="Hyperlink"/>
            <w:rFonts w:ascii="Times New Roman" w:hAnsi="Times New Roman"/>
            <w:b/>
            <w:bCs/>
          </w:rPr>
          <w:t>mortality</w:t>
        </w:r>
        <w:r w:rsidRPr="004E109C">
          <w:rPr>
            <w:rStyle w:val="Hyperlink"/>
            <w:rFonts w:ascii="Times New Roman" w:hAnsi="Times New Roman"/>
          </w:rPr>
          <w:t>.org</w:t>
        </w:r>
      </w:hyperlink>
      <w:r w:rsidRPr="004E109C">
        <w:rPr>
          <w:rFonts w:ascii="Times New Roman" w:hAnsi="Times New Roman"/>
        </w:rPr>
        <w:t xml:space="preserve"> -</w:t>
      </w:r>
      <w:r w:rsidRPr="004E109C">
        <w:rPr>
          <w:rFonts w:ascii="Times New Roman" w:hAnsi="Times New Roman"/>
          <w:i/>
          <w:iCs/>
        </w:rPr>
        <w:t xml:space="preserve"> </w:t>
      </w:r>
      <w:r w:rsidRPr="004E109C">
        <w:rPr>
          <w:rFonts w:ascii="Times New Roman" w:hAnsi="Times New Roman"/>
        </w:rPr>
        <w:t xml:space="preserve">Международная база данных о смертности/Human mortality database </w:t>
      </w:r>
    </w:p>
    <w:p w:rsidR="00D75888" w:rsidRPr="004E109C" w:rsidRDefault="00D75888" w:rsidP="004E109C">
      <w:pPr>
        <w:spacing w:after="0"/>
        <w:rPr>
          <w:rFonts w:ascii="Times New Roman" w:hAnsi="Times New Roman"/>
        </w:rPr>
      </w:pPr>
      <w:hyperlink r:id="rId21" w:history="1">
        <w:r w:rsidRPr="004E109C">
          <w:rPr>
            <w:rStyle w:val="Hyperlink"/>
            <w:rFonts w:ascii="Times New Roman" w:hAnsi="Times New Roman"/>
          </w:rPr>
          <w:t>www.</w:t>
        </w:r>
        <w:r w:rsidRPr="004E109C">
          <w:rPr>
            <w:rStyle w:val="Hyperlink"/>
            <w:rFonts w:ascii="Times New Roman" w:hAnsi="Times New Roman"/>
            <w:b/>
            <w:bCs/>
          </w:rPr>
          <w:t>human</w:t>
        </w:r>
        <w:r w:rsidRPr="004E109C">
          <w:rPr>
            <w:rStyle w:val="Hyperlink"/>
            <w:rFonts w:ascii="Times New Roman" w:hAnsi="Times New Roman"/>
          </w:rPr>
          <w:t>fertility.org</w:t>
        </w:r>
      </w:hyperlink>
      <w:r w:rsidRPr="004E109C">
        <w:rPr>
          <w:rFonts w:ascii="Times New Roman" w:hAnsi="Times New Roman"/>
          <w:i/>
          <w:iCs/>
        </w:rPr>
        <w:t xml:space="preserve"> -</w:t>
      </w:r>
      <w:r w:rsidRPr="004E109C">
        <w:rPr>
          <w:rFonts w:ascii="Times New Roman" w:hAnsi="Times New Roman"/>
        </w:rPr>
        <w:t xml:space="preserve">Международная база данных о рождаемости/Human Fertility Database </w:t>
      </w:r>
    </w:p>
    <w:p w:rsidR="00D75888" w:rsidRDefault="00D75888" w:rsidP="004E109C">
      <w:pPr>
        <w:spacing w:after="0"/>
        <w:jc w:val="both"/>
        <w:rPr>
          <w:rFonts w:ascii="Times New Roman" w:hAnsi="Times New Roman"/>
          <w:b/>
        </w:rPr>
      </w:pP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 xml:space="preserve">8.Материально-техническое и дидактическое обеспечение дисциплины: </w:t>
      </w:r>
    </w:p>
    <w:p w:rsidR="00D75888" w:rsidRPr="004E109C" w:rsidRDefault="00D75888" w:rsidP="004E109C">
      <w:pPr>
        <w:spacing w:after="0"/>
        <w:ind w:left="284"/>
        <w:jc w:val="both"/>
        <w:rPr>
          <w:rFonts w:ascii="Times New Roman" w:hAnsi="Times New Roman"/>
          <w:color w:val="000000"/>
          <w:spacing w:val="3"/>
        </w:rPr>
      </w:pPr>
    </w:p>
    <w:p w:rsidR="00D75888" w:rsidRPr="004E109C" w:rsidRDefault="00D75888" w:rsidP="004E109C">
      <w:pPr>
        <w:spacing w:after="0"/>
        <w:ind w:firstLine="284"/>
        <w:jc w:val="both"/>
        <w:rPr>
          <w:rFonts w:ascii="Times New Roman" w:hAnsi="Times New Roman"/>
          <w:color w:val="000000"/>
          <w:spacing w:val="3"/>
        </w:rPr>
      </w:pPr>
      <w:r w:rsidRPr="004E109C">
        <w:rPr>
          <w:rFonts w:ascii="Times New Roman" w:hAnsi="Times New Roman"/>
          <w:color w:val="000000"/>
          <w:spacing w:val="3"/>
        </w:rPr>
        <w:t>Для обеспечения изучения данной дисциплины обходимы следующие технические и дидактические средства обучения:</w:t>
      </w:r>
    </w:p>
    <w:p w:rsidR="00D75888" w:rsidRPr="004E109C" w:rsidRDefault="00D75888" w:rsidP="004E109C">
      <w:pPr>
        <w:spacing w:after="0"/>
        <w:ind w:left="284"/>
        <w:jc w:val="both"/>
        <w:rPr>
          <w:rFonts w:ascii="Times New Roman" w:hAnsi="Times New Roman"/>
          <w:color w:val="000000"/>
          <w:spacing w:val="3"/>
        </w:rPr>
      </w:pPr>
      <w:r w:rsidRPr="004E109C">
        <w:rPr>
          <w:rFonts w:ascii="Times New Roman" w:hAnsi="Times New Roman"/>
          <w:color w:val="000000"/>
          <w:spacing w:val="3"/>
        </w:rPr>
        <w:t>1) мультимедийный проектор</w:t>
      </w:r>
    </w:p>
    <w:p w:rsidR="00D75888" w:rsidRPr="004E109C" w:rsidRDefault="00D75888" w:rsidP="004E109C">
      <w:pPr>
        <w:spacing w:after="0"/>
        <w:ind w:left="284"/>
        <w:jc w:val="both"/>
        <w:rPr>
          <w:rFonts w:ascii="Times New Roman" w:hAnsi="Times New Roman"/>
          <w:color w:val="000000"/>
          <w:spacing w:val="3"/>
        </w:rPr>
      </w:pPr>
      <w:r w:rsidRPr="004E109C">
        <w:rPr>
          <w:rFonts w:ascii="Times New Roman" w:hAnsi="Times New Roman"/>
          <w:color w:val="000000"/>
          <w:spacing w:val="3"/>
        </w:rPr>
        <w:t>2) ноутбук</w:t>
      </w:r>
    </w:p>
    <w:p w:rsidR="00D75888" w:rsidRPr="004E109C" w:rsidRDefault="00D75888" w:rsidP="004E109C">
      <w:pPr>
        <w:spacing w:after="0"/>
        <w:ind w:left="284"/>
        <w:jc w:val="both"/>
        <w:rPr>
          <w:rFonts w:ascii="Times New Roman" w:hAnsi="Times New Roman"/>
          <w:color w:val="000000"/>
          <w:spacing w:val="3"/>
        </w:rPr>
      </w:pPr>
      <w:r w:rsidRPr="004E109C">
        <w:rPr>
          <w:rFonts w:ascii="Times New Roman" w:hAnsi="Times New Roman"/>
          <w:color w:val="000000"/>
          <w:spacing w:val="3"/>
        </w:rPr>
        <w:t>3) м</w:t>
      </w:r>
      <w:r w:rsidRPr="004E109C">
        <w:rPr>
          <w:rFonts w:ascii="Times New Roman" w:hAnsi="Times New Roman"/>
        </w:rPr>
        <w:t>икрокалькуляторы</w:t>
      </w:r>
    </w:p>
    <w:p w:rsidR="00D75888" w:rsidRPr="004E109C" w:rsidRDefault="00D75888" w:rsidP="004E109C">
      <w:pPr>
        <w:spacing w:after="0"/>
        <w:ind w:left="284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  <w:color w:val="000000"/>
          <w:spacing w:val="3"/>
        </w:rPr>
        <w:t>4) п</w:t>
      </w:r>
      <w:r w:rsidRPr="004E109C">
        <w:rPr>
          <w:rFonts w:ascii="Times New Roman" w:hAnsi="Times New Roman"/>
        </w:rPr>
        <w:t>акет контрольных тестовых заданий для студентов</w:t>
      </w:r>
    </w:p>
    <w:p w:rsidR="00D75888" w:rsidRPr="004E109C" w:rsidRDefault="00D75888" w:rsidP="004E109C">
      <w:pPr>
        <w:spacing w:after="0"/>
        <w:ind w:left="284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  <w:color w:val="000000"/>
          <w:spacing w:val="3"/>
        </w:rPr>
        <w:t>5) к</w:t>
      </w:r>
      <w:r w:rsidRPr="004E109C">
        <w:rPr>
          <w:rFonts w:ascii="Times New Roman" w:hAnsi="Times New Roman"/>
        </w:rPr>
        <w:t>омплект раздаточного статистического материала.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  <w:b/>
        </w:rPr>
        <w:t>9. Методические рекомендации по изучению дисциплины</w:t>
      </w:r>
      <w:r w:rsidRPr="004E109C">
        <w:rPr>
          <w:rFonts w:ascii="Times New Roman" w:hAnsi="Times New Roman"/>
        </w:rPr>
        <w:t xml:space="preserve"> </w:t>
      </w:r>
    </w:p>
    <w:p w:rsidR="00D75888" w:rsidRPr="004E109C" w:rsidRDefault="00D75888" w:rsidP="004E109C">
      <w:pPr>
        <w:spacing w:after="0" w:line="240" w:lineRule="atLeast"/>
        <w:ind w:right="-5" w:firstLine="54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 xml:space="preserve">Изучению дисциплины </w:t>
      </w:r>
      <w:r w:rsidRPr="004E109C">
        <w:rPr>
          <w:rFonts w:ascii="Times New Roman" w:hAnsi="Times New Roman"/>
          <w:color w:val="000000"/>
        </w:rPr>
        <w:t xml:space="preserve">«Основы демографии» </w:t>
      </w:r>
      <w:r w:rsidRPr="004E109C">
        <w:rPr>
          <w:rFonts w:ascii="Times New Roman" w:hAnsi="Times New Roman"/>
        </w:rPr>
        <w:t xml:space="preserve">предшествует освоение студентами знаний по таким курсам, как «История», «Социология», в которых фрагментарно излагаются некоторые демографические проблемы в историческом и социальном аспекте. При изучении дисциплины «Безопасность жизнедеятельности» студентам разъясняется, что сложившаяся в России демографическая ситуация представляет угрозу национальной безопасности страны. </w:t>
      </w:r>
    </w:p>
    <w:p w:rsidR="00D75888" w:rsidRPr="004E109C" w:rsidRDefault="00D75888" w:rsidP="004E109C">
      <w:pPr>
        <w:spacing w:after="0" w:line="240" w:lineRule="atLeast"/>
        <w:ind w:right="-5" w:firstLine="54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  <w:color w:val="000000"/>
        </w:rPr>
        <w:t xml:space="preserve">Дисциплина «Основы демографии» позволяет </w:t>
      </w:r>
      <w:r w:rsidRPr="004E109C">
        <w:rPr>
          <w:rFonts w:ascii="Times New Roman" w:hAnsi="Times New Roman"/>
        </w:rPr>
        <w:t xml:space="preserve">сформировать у студентов целостное представление об особенностях и закономерностях демографического развития современного мира, особый «демографический» взгляд на народонаселение и факторы, определяющие его динамику, привить практические умения по изучению и характеристике региональных демографических процессов и структур. Познания закономерностей воспроизводства населения в их общественно-исторической обусловленности, полученные при изучении дисциплины </w:t>
      </w:r>
      <w:r w:rsidRPr="004E109C">
        <w:rPr>
          <w:rFonts w:ascii="Times New Roman" w:hAnsi="Times New Roman"/>
          <w:color w:val="000000"/>
        </w:rPr>
        <w:t>«Основы демографии»</w:t>
      </w:r>
      <w:r w:rsidRPr="004E109C">
        <w:rPr>
          <w:rFonts w:ascii="Times New Roman" w:hAnsi="Times New Roman"/>
        </w:rPr>
        <w:t>, служат базовыми знаниями при изучении следующих дисциплин: «Медико-социальные проблемы населения», «ЧС социального характера», «Национальная безопасность и социология безопасности».</w:t>
      </w:r>
    </w:p>
    <w:p w:rsidR="00D75888" w:rsidRPr="004E109C" w:rsidRDefault="00D75888" w:rsidP="004E109C">
      <w:pPr>
        <w:spacing w:after="0" w:line="240" w:lineRule="atLeast"/>
        <w:ind w:right="-5" w:firstLine="54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При реализации программы дисциплины используются  различные образовательные технологии. Аудиторные занятия проводятся в виде лекций разных типов (лекция-диалог, проблемная лекция и др.) с использованием мультимедийной презентации, а также практических занятий,</w:t>
      </w:r>
      <w:r w:rsidRPr="004E109C">
        <w:rPr>
          <w:rFonts w:ascii="Times New Roman" w:hAnsi="Times New Roman"/>
          <w:color w:val="000000"/>
        </w:rPr>
        <w:t xml:space="preserve"> в ходе которых студент приобретает навыки </w:t>
      </w:r>
      <w:r w:rsidRPr="004E109C">
        <w:rPr>
          <w:rFonts w:ascii="Times New Roman" w:hAnsi="Times New Roman"/>
        </w:rPr>
        <w:t xml:space="preserve">расчета коэффициентов естественного движения и воспроизводства населения, составления на их основе диаграммы, анализа и их сравнения. </w:t>
      </w:r>
    </w:p>
    <w:p w:rsidR="00D75888" w:rsidRPr="004E109C" w:rsidRDefault="00D75888" w:rsidP="004E109C">
      <w:pPr>
        <w:spacing w:after="0"/>
        <w:ind w:firstLine="36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Программа дисциплины предусматривает значительный объем самостоятельной работы студентов: конспектирование законодательных документов в области охраны здоровья населения, в т.ч. репродуктивного, демографической политики страны; составления терминологического словаря; подготовки реферативного сообщения.</w:t>
      </w:r>
    </w:p>
    <w:p w:rsidR="00D75888" w:rsidRPr="004E109C" w:rsidRDefault="00D75888" w:rsidP="00ED6001">
      <w:pPr>
        <w:spacing w:after="0"/>
        <w:ind w:firstLine="36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Для изучения данной дисциплины подготовлен комплект тестовых заданий, ситуационных задач и раздаточного статистического материала.</w:t>
      </w:r>
    </w:p>
    <w:p w:rsidR="00D75888" w:rsidRPr="004E109C" w:rsidRDefault="00D75888" w:rsidP="00ED6001">
      <w:pPr>
        <w:spacing w:after="0"/>
        <w:ind w:firstLine="360"/>
        <w:jc w:val="both"/>
        <w:rPr>
          <w:rFonts w:ascii="Times New Roman" w:hAnsi="Times New Roman"/>
          <w:b/>
          <w:bCs/>
        </w:rPr>
      </w:pPr>
      <w:r w:rsidRPr="004E109C">
        <w:rPr>
          <w:rFonts w:ascii="Times New Roman" w:hAnsi="Times New Roman"/>
        </w:rPr>
        <w:t>По окончании изучения дисциплины, при условии выполнения всех заданий по самостоятельной работе в полном объеме, активном участии на практических и занятиях, оформлении терминологического словаря, положительных результатах текущего контроля (тестовых заданий по каждому разделу дисциплины), отсутствии пропусков занятий без уважительных причин студент получает «зачет» по дисциплине.</w:t>
      </w:r>
      <w:r w:rsidRPr="004E109C">
        <w:rPr>
          <w:rFonts w:ascii="Times New Roman" w:hAnsi="Times New Roman"/>
          <w:b/>
          <w:bCs/>
        </w:rPr>
        <w:t xml:space="preserve"> </w:t>
      </w:r>
    </w:p>
    <w:p w:rsidR="00D75888" w:rsidRPr="004E109C" w:rsidRDefault="00D75888" w:rsidP="004E109C">
      <w:pPr>
        <w:pStyle w:val="NormalWeb"/>
        <w:spacing w:after="0"/>
        <w:jc w:val="center"/>
        <w:rPr>
          <w:b/>
          <w:bCs/>
          <w:u w:val="single"/>
        </w:rPr>
      </w:pPr>
      <w:r w:rsidRPr="004E109C">
        <w:rPr>
          <w:b/>
          <w:bCs/>
          <w:u w:val="single"/>
        </w:rPr>
        <w:t>Вопросы для зачета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Демография как наука. Объект и предмет изучения, связь демографии с науками о народонаселении и другими научными направлениями.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Место</w:t>
      </w:r>
      <w:r w:rsidRPr="004E109C">
        <w:rPr>
          <w:sz w:val="20"/>
          <w:szCs w:val="20"/>
        </w:rPr>
        <w:t xml:space="preserve"> </w:t>
      </w:r>
      <w:r w:rsidRPr="004E109C">
        <w:t xml:space="preserve">и роль демографического анализа в демографической науке. Методы демографического анализа. 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Основные источники информации о населении и демографических процессах. Перепись населения и ее основные принципы.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История учета населения и переписей в России.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Рождаемость как основной демографический процесс и факторы, ее определяющие. Динамика уровня рождаемости в современном мире.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Смертность населения и факторы, ее определяющие. Показатели, измеряющие смертность.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Динамика уровня рождаемости и смертности в современном мире.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Воспроизводство населения. Показатели воспроизводства. Типы воспроизводства населения и их характеристика.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Естественное воспроизводство населения в России.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Миграции населения. Показатели и факторы миграций. Социальные и экономические последствия миграций населения.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Влияние экологических факторов на демографические процессы.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Половая и возрастная структура населения, ее зависимость от воспроизводства населения и миграций.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Половозрастная структура населения как «демографическая летопись». Особенности половозрастной структуры в странах с разным типом воспроизводства населения.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Понятие «демографическая политика», ее цели. Особенности мероприятий демографической политики в странах с разным типом воспроизводства населения.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Демографические прогнозы, их виды и значение.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Этническая принадлежность как фактор демографического развития.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Динамика численности населения современного мира и России.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Современный демографический кризис в России, его причины и последствия.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Средняя ожидаемая продолжительность жизни населения и факторы, ее определяющие. Особенности динамики показателя средней продолжительности жизни в разных странах мира.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Семья как объект демографического изучения. Демографическая типология семей по числу рожденных детей. Причины и последствия массовой малодетности семей.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Внешние и внутренние миграции населения России, их влияние на демографические процессы.</w:t>
      </w:r>
    </w:p>
    <w:p w:rsidR="00D75888" w:rsidRPr="004E109C" w:rsidRDefault="00D75888" w:rsidP="004E109C">
      <w:pPr>
        <w:pStyle w:val="NormalWeb"/>
        <w:numPr>
          <w:ilvl w:val="0"/>
          <w:numId w:val="3"/>
        </w:numPr>
        <w:spacing w:before="0" w:beforeAutospacing="0" w:after="0"/>
      </w:pPr>
      <w:r w:rsidRPr="004E109C">
        <w:t>Урбанизация как фактор демографического развития.</w:t>
      </w:r>
    </w:p>
    <w:p w:rsidR="00D75888" w:rsidRPr="004E109C" w:rsidRDefault="00D75888" w:rsidP="004E109C">
      <w:pPr>
        <w:numPr>
          <w:ilvl w:val="0"/>
          <w:numId w:val="3"/>
        </w:numPr>
        <w:shd w:val="clear" w:color="auto" w:fill="FFFFFF"/>
        <w:tabs>
          <w:tab w:val="left" w:pos="749"/>
        </w:tabs>
        <w:spacing w:after="0" w:line="240" w:lineRule="auto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Демографическая ситуация в Республике Башкортостан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 xml:space="preserve">10. Требования к промежуточной аттестации по дисциплине. </w:t>
      </w:r>
    </w:p>
    <w:p w:rsidR="00D75888" w:rsidRPr="004E109C" w:rsidRDefault="00D75888" w:rsidP="004E109C">
      <w:pPr>
        <w:spacing w:after="0"/>
        <w:ind w:firstLine="708"/>
        <w:jc w:val="both"/>
        <w:rPr>
          <w:rFonts w:ascii="Times New Roman" w:hAnsi="Times New Roman"/>
          <w:b/>
          <w:i/>
        </w:rPr>
      </w:pPr>
      <w:r w:rsidRPr="004E109C">
        <w:rPr>
          <w:rFonts w:ascii="Times New Roman" w:hAnsi="Times New Roman"/>
        </w:rPr>
        <w:t>Промежуточная аттестация предполагает решение ситуационных задач и тестовых заданий</w:t>
      </w:r>
      <w:r w:rsidRPr="004E109C">
        <w:rPr>
          <w:rFonts w:ascii="Times New Roman" w:hAnsi="Times New Roman"/>
          <w:b/>
          <w:i/>
        </w:rPr>
        <w:t>.</w:t>
      </w:r>
    </w:p>
    <w:p w:rsidR="00D75888" w:rsidRPr="004E109C" w:rsidRDefault="00D75888" w:rsidP="004E109C">
      <w:pPr>
        <w:spacing w:after="0"/>
        <w:ind w:firstLine="708"/>
        <w:jc w:val="both"/>
        <w:rPr>
          <w:rFonts w:ascii="Times New Roman" w:hAnsi="Times New Roman"/>
          <w:b/>
          <w:u w:val="single"/>
        </w:rPr>
      </w:pPr>
      <w:r w:rsidRPr="004E109C">
        <w:rPr>
          <w:rFonts w:ascii="Times New Roman" w:hAnsi="Times New Roman"/>
          <w:b/>
          <w:i/>
          <w:u w:val="single"/>
        </w:rPr>
        <w:t>10.1. Примеры ситуационных задач на расчет</w:t>
      </w:r>
      <w:r w:rsidRPr="004E109C">
        <w:rPr>
          <w:rFonts w:ascii="Times New Roman" w:hAnsi="Times New Roman"/>
          <w:b/>
        </w:rPr>
        <w:t xml:space="preserve"> </w:t>
      </w:r>
      <w:r w:rsidRPr="004E109C">
        <w:rPr>
          <w:rFonts w:ascii="Times New Roman" w:hAnsi="Times New Roman"/>
          <w:b/>
          <w:u w:val="single"/>
        </w:rPr>
        <w:t>и анализ демографических показателей</w:t>
      </w:r>
    </w:p>
    <w:p w:rsidR="00D75888" w:rsidRPr="004E109C" w:rsidRDefault="00D75888" w:rsidP="004E109C">
      <w:pPr>
        <w:spacing w:after="0"/>
        <w:ind w:firstLine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При выполнении задания необходимо:</w:t>
      </w:r>
    </w:p>
    <w:p w:rsidR="00D75888" w:rsidRPr="004E109C" w:rsidRDefault="00D75888" w:rsidP="004E109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Вычислить показатели «естественного» движения населения в г. Н. за 201</w:t>
      </w:r>
      <w:r>
        <w:rPr>
          <w:rFonts w:ascii="Times New Roman" w:hAnsi="Times New Roman"/>
        </w:rPr>
        <w:t>6</w:t>
      </w:r>
      <w:r w:rsidRPr="004E109C">
        <w:rPr>
          <w:rFonts w:ascii="Times New Roman" w:hAnsi="Times New Roman"/>
        </w:rPr>
        <w:t xml:space="preserve"> год (коэффициенты рождаемости, смертности, естественного прироста и младенческой смертности, ранней младенческой смертности) и записать данные в следующую таблицу.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  <w:b/>
        </w:rPr>
      </w:pP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>Демографические показ</w:t>
      </w:r>
      <w:r>
        <w:rPr>
          <w:rFonts w:ascii="Times New Roman" w:hAnsi="Times New Roman"/>
          <w:b/>
        </w:rPr>
        <w:t>атели в городе (районе) Н. в 2010-2016</w:t>
      </w:r>
      <w:r w:rsidRPr="004E109C">
        <w:rPr>
          <w:rFonts w:ascii="Times New Roman" w:hAnsi="Times New Roman"/>
          <w:b/>
        </w:rPr>
        <w:t xml:space="preserve"> гг.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D75888" w:rsidRPr="00182D3F" w:rsidTr="00317B1A">
        <w:tc>
          <w:tcPr>
            <w:tcW w:w="3190" w:type="dxa"/>
            <w:vMerge w:val="restart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Демографические показатели (ед. измерения)</w:t>
            </w:r>
          </w:p>
        </w:tc>
        <w:tc>
          <w:tcPr>
            <w:tcW w:w="6381" w:type="dxa"/>
            <w:gridSpan w:val="2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город Н</w:t>
            </w:r>
          </w:p>
        </w:tc>
      </w:tr>
      <w:tr w:rsidR="00D75888" w:rsidRPr="00182D3F" w:rsidTr="00317B1A">
        <w:tc>
          <w:tcPr>
            <w:tcW w:w="3190" w:type="dxa"/>
            <w:vMerge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190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2009</w:t>
            </w:r>
          </w:p>
        </w:tc>
        <w:tc>
          <w:tcPr>
            <w:tcW w:w="3191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2010</w:t>
            </w:r>
          </w:p>
        </w:tc>
      </w:tr>
      <w:tr w:rsidR="00D75888" w:rsidRPr="00182D3F" w:rsidTr="00317B1A">
        <w:tc>
          <w:tcPr>
            <w:tcW w:w="3190" w:type="dxa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 xml:space="preserve">Рождаемость </w:t>
            </w:r>
          </w:p>
        </w:tc>
        <w:tc>
          <w:tcPr>
            <w:tcW w:w="3190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75888" w:rsidRPr="00182D3F" w:rsidTr="00317B1A">
        <w:tc>
          <w:tcPr>
            <w:tcW w:w="3190" w:type="dxa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 xml:space="preserve">Смертность </w:t>
            </w:r>
          </w:p>
        </w:tc>
        <w:tc>
          <w:tcPr>
            <w:tcW w:w="3190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75888" w:rsidRPr="00182D3F" w:rsidTr="00317B1A">
        <w:tc>
          <w:tcPr>
            <w:tcW w:w="3190" w:type="dxa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 xml:space="preserve">Естественный прирост </w:t>
            </w:r>
          </w:p>
        </w:tc>
        <w:tc>
          <w:tcPr>
            <w:tcW w:w="3190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75888" w:rsidRPr="00182D3F" w:rsidTr="00317B1A">
        <w:tc>
          <w:tcPr>
            <w:tcW w:w="3190" w:type="dxa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Младенческая смертность</w:t>
            </w:r>
          </w:p>
        </w:tc>
        <w:tc>
          <w:tcPr>
            <w:tcW w:w="3190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75888" w:rsidRPr="00182D3F" w:rsidTr="00317B1A">
        <w:tc>
          <w:tcPr>
            <w:tcW w:w="3190" w:type="dxa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Перинатальная смертность</w:t>
            </w:r>
          </w:p>
        </w:tc>
        <w:tc>
          <w:tcPr>
            <w:tcW w:w="3190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D75888" w:rsidRPr="004E109C" w:rsidRDefault="00D75888" w:rsidP="004E109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Определить структуру младенческой смертности – удельный вес (%) каждой из причин смерти в общем числе детей, умерших в возрасте до 1 года.</w:t>
      </w:r>
    </w:p>
    <w:p w:rsidR="00D75888" w:rsidRPr="004E109C" w:rsidRDefault="00D75888" w:rsidP="004E109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 xml:space="preserve">Дать оценку демографических показателей в городе Н. за </w:t>
      </w:r>
      <w:smartTag w:uri="urn:schemas-microsoft-com:office:smarttags" w:element="metricconverter">
        <w:smartTagPr>
          <w:attr w:name="ProductID" w:val="2010 г"/>
        </w:smartTagPr>
        <w:r w:rsidRPr="004E109C">
          <w:rPr>
            <w:rFonts w:ascii="Times New Roman" w:hAnsi="Times New Roman"/>
          </w:rPr>
          <w:t>2010 г</w:t>
        </w:r>
      </w:smartTag>
      <w:r w:rsidRPr="004E109C">
        <w:rPr>
          <w:rFonts w:ascii="Times New Roman" w:hAnsi="Times New Roman"/>
        </w:rPr>
        <w:t>. на основании принятых средних уровней (высокий, средний, низкий)</w:t>
      </w:r>
    </w:p>
    <w:p w:rsidR="00D75888" w:rsidRPr="004E109C" w:rsidRDefault="00D75888" w:rsidP="004E109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Сравнить демографические показатели по городу Н. за 201</w:t>
      </w:r>
      <w:r>
        <w:rPr>
          <w:rFonts w:ascii="Times New Roman" w:hAnsi="Times New Roman"/>
        </w:rPr>
        <w:t>6</w:t>
      </w:r>
      <w:r w:rsidRPr="004E109C">
        <w:rPr>
          <w:rFonts w:ascii="Times New Roman" w:hAnsi="Times New Roman"/>
        </w:rPr>
        <w:t xml:space="preserve"> года с соответствующими показателями за </w:t>
      </w:r>
      <w:smartTag w:uri="urn:schemas-microsoft-com:office:smarttags" w:element="metricconverter">
        <w:smartTagPr>
          <w:attr w:name="ProductID" w:val="2010 г"/>
        </w:smartTagPr>
        <w:r w:rsidRPr="004E109C">
          <w:rPr>
            <w:rFonts w:ascii="Times New Roman" w:hAnsi="Times New Roman"/>
          </w:rPr>
          <w:t>20</w:t>
        </w:r>
        <w:r>
          <w:rPr>
            <w:rFonts w:ascii="Times New Roman" w:hAnsi="Times New Roman"/>
          </w:rPr>
          <w:t>10</w:t>
        </w:r>
        <w:r w:rsidRPr="004E109C">
          <w:rPr>
            <w:rFonts w:ascii="Times New Roman" w:hAnsi="Times New Roman"/>
          </w:rPr>
          <w:t xml:space="preserve"> г</w:t>
        </w:r>
      </w:smartTag>
      <w:r w:rsidRPr="004E109C">
        <w:rPr>
          <w:rFonts w:ascii="Times New Roman" w:hAnsi="Times New Roman"/>
        </w:rPr>
        <w:t>.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>Анализ представить в письменном виде с применением диаграмм.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</w:p>
    <w:p w:rsidR="00D75888" w:rsidRPr="004E109C" w:rsidRDefault="00D75888" w:rsidP="004E109C">
      <w:pPr>
        <w:spacing w:after="0"/>
        <w:ind w:left="708"/>
        <w:jc w:val="center"/>
        <w:rPr>
          <w:rFonts w:ascii="Times New Roman" w:hAnsi="Times New Roman"/>
          <w:b/>
        </w:rPr>
      </w:pPr>
    </w:p>
    <w:p w:rsidR="00D75888" w:rsidRPr="004E109C" w:rsidRDefault="00D75888" w:rsidP="004E109C">
      <w:pPr>
        <w:spacing w:after="0"/>
        <w:ind w:left="708"/>
        <w:jc w:val="center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>Ситуационная задача № 1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городе Н. на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/>
          </w:rPr>
          <w:t>2016</w:t>
        </w:r>
        <w:r w:rsidRPr="004E109C">
          <w:rPr>
            <w:rFonts w:ascii="Times New Roman" w:hAnsi="Times New Roman"/>
          </w:rPr>
          <w:t xml:space="preserve"> г</w:t>
        </w:r>
      </w:smartTag>
      <w:r w:rsidRPr="004E109C">
        <w:rPr>
          <w:rFonts w:ascii="Times New Roman" w:hAnsi="Times New Roman"/>
        </w:rPr>
        <w:t>.: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численность населения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100 000 чел</w:t>
      </w:r>
    </w:p>
    <w:p w:rsidR="00D75888" w:rsidRPr="004E109C" w:rsidRDefault="00D75888" w:rsidP="004E109C">
      <w:pPr>
        <w:spacing w:after="0"/>
        <w:ind w:left="708" w:firstLine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родилось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1500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умерло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1660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в числе умерших – дети в возрасте до 1 года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16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в том числе, умершие до 1 месяца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9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В родильных домах города:</w:t>
      </w:r>
    </w:p>
    <w:p w:rsidR="00D75888" w:rsidRPr="004E109C" w:rsidRDefault="00D75888" w:rsidP="004E109C">
      <w:pPr>
        <w:spacing w:after="0"/>
        <w:ind w:left="1413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родилось: живыми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1500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 xml:space="preserve">      мертворожденными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 xml:space="preserve">                        5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умерло в течении первой недели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5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Среди детей, умерших в возрасте до 1 года (16), было умерших от: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болезней новорожденных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9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пневмонии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3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желудочно-кишечных заболеваний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2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прочих причин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2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городе Н.  в 2010</w:t>
      </w:r>
      <w:r w:rsidRPr="004E109C">
        <w:rPr>
          <w:rFonts w:ascii="Times New Roman" w:hAnsi="Times New Roman"/>
        </w:rPr>
        <w:t xml:space="preserve"> году были следующие демографические показатели: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коэффициент рождаемости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14,2 на 1000 чел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коэффициент смертности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16,1 на 1000 чел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коэффициент естественного прироста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 xml:space="preserve"> 1,9 на 1000 чел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коэффициент младенческой смертности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 xml:space="preserve"> 9,3 на 1000 род-хся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коэффициент ранней младенческой смертности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 xml:space="preserve"> 5,1 на 1000 род-хся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</w:p>
    <w:p w:rsidR="00D75888" w:rsidRPr="004E109C" w:rsidRDefault="00D75888" w:rsidP="004E109C">
      <w:pPr>
        <w:spacing w:after="0"/>
        <w:ind w:left="708"/>
        <w:jc w:val="center"/>
        <w:rPr>
          <w:rFonts w:ascii="Times New Roman" w:hAnsi="Times New Roman"/>
          <w:b/>
        </w:rPr>
      </w:pPr>
    </w:p>
    <w:p w:rsidR="00D75888" w:rsidRPr="004E109C" w:rsidRDefault="00D75888" w:rsidP="004E109C">
      <w:pPr>
        <w:spacing w:after="0"/>
        <w:ind w:left="708"/>
        <w:jc w:val="center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>Ситуационная задача № 2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 xml:space="preserve">В Б-ском районе РБ на </w:t>
      </w:r>
      <w:smartTag w:uri="urn:schemas-microsoft-com:office:smarttags" w:element="metricconverter">
        <w:smartTagPr>
          <w:attr w:name="ProductID" w:val="2016 г"/>
        </w:smartTagPr>
        <w:r w:rsidRPr="004E109C">
          <w:rPr>
            <w:rFonts w:ascii="Times New Roman" w:hAnsi="Times New Roman"/>
          </w:rPr>
          <w:t>201</w:t>
        </w:r>
        <w:r>
          <w:rPr>
            <w:rFonts w:ascii="Times New Roman" w:hAnsi="Times New Roman"/>
          </w:rPr>
          <w:t>6</w:t>
        </w:r>
        <w:r w:rsidRPr="004E109C">
          <w:rPr>
            <w:rFonts w:ascii="Times New Roman" w:hAnsi="Times New Roman"/>
          </w:rPr>
          <w:t xml:space="preserve"> г</w:t>
        </w:r>
      </w:smartTag>
      <w:r w:rsidRPr="004E109C">
        <w:rPr>
          <w:rFonts w:ascii="Times New Roman" w:hAnsi="Times New Roman"/>
        </w:rPr>
        <w:t>.: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численность населения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50 000 чел</w:t>
      </w:r>
    </w:p>
    <w:p w:rsidR="00D75888" w:rsidRPr="004E109C" w:rsidRDefault="00D75888" w:rsidP="004E109C">
      <w:pPr>
        <w:spacing w:after="0"/>
        <w:ind w:left="708" w:firstLine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родилось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580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умерло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672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в числе умерших – дети в возрасте до 1 года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6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в том числе, умершие до 1 месяца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В родильных домах города: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родилось: живыми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580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 xml:space="preserve">      мертворожденными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4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умерло в течении первой недели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3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Среди детей, умерших в возрасте до 1 года (6), было умерших от: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болезней новорожденных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3</w:t>
      </w:r>
      <w:r w:rsidRPr="004E109C">
        <w:rPr>
          <w:rFonts w:ascii="Times New Roman" w:hAnsi="Times New Roman"/>
        </w:rPr>
        <w:tab/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 xml:space="preserve">            пневмонии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1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желудочно-кишечных заболеваний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1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прочих причин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1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В Б-ском районе в 20</w:t>
      </w:r>
      <w:r>
        <w:rPr>
          <w:rFonts w:ascii="Times New Roman" w:hAnsi="Times New Roman"/>
        </w:rPr>
        <w:t>1</w:t>
      </w:r>
      <w:r w:rsidRPr="004E109C">
        <w:rPr>
          <w:rFonts w:ascii="Times New Roman" w:hAnsi="Times New Roman"/>
        </w:rPr>
        <w:t>0 году были следующие демографические показатели: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коэффициент рождаемости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>12 на 1000 чел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коэффициент смертности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 xml:space="preserve">          13,3 на 1000 чел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коэффициент естественного прироста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 xml:space="preserve">          -1,3 на 1000 чел</w:t>
      </w: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коэффициент младенческой смертности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 xml:space="preserve">   12,0 на 1000 род-хся</w:t>
      </w:r>
    </w:p>
    <w:p w:rsidR="00D75888" w:rsidRPr="004E109C" w:rsidRDefault="00D75888" w:rsidP="004E1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355"/>
        </w:tabs>
        <w:spacing w:after="0"/>
        <w:ind w:left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коэффициент ранней младенческой смертности</w:t>
      </w:r>
      <w:r w:rsidRPr="004E109C">
        <w:rPr>
          <w:rFonts w:ascii="Times New Roman" w:hAnsi="Times New Roman"/>
        </w:rPr>
        <w:tab/>
      </w:r>
      <w:r w:rsidRPr="004E109C">
        <w:rPr>
          <w:rFonts w:ascii="Times New Roman" w:hAnsi="Times New Roman"/>
        </w:rPr>
        <w:tab/>
        <w:t xml:space="preserve">    5,0 на 1000 род-хся</w:t>
      </w:r>
      <w:r w:rsidRPr="004E109C">
        <w:rPr>
          <w:rFonts w:ascii="Times New Roman" w:hAnsi="Times New Roman"/>
        </w:rPr>
        <w:tab/>
      </w:r>
    </w:p>
    <w:p w:rsidR="00D75888" w:rsidRPr="004E109C" w:rsidRDefault="00D75888" w:rsidP="004E109C">
      <w:pPr>
        <w:spacing w:after="0"/>
        <w:ind w:left="708"/>
        <w:jc w:val="center"/>
        <w:rPr>
          <w:rFonts w:ascii="Times New Roman" w:hAnsi="Times New Roman"/>
          <w:b/>
        </w:rPr>
      </w:pPr>
    </w:p>
    <w:p w:rsidR="00D75888" w:rsidRPr="004E109C" w:rsidRDefault="00D75888" w:rsidP="004E109C">
      <w:pPr>
        <w:spacing w:after="0"/>
        <w:ind w:left="708"/>
        <w:jc w:val="both"/>
        <w:rPr>
          <w:rFonts w:ascii="Times New Roman" w:hAnsi="Times New Roman"/>
          <w:b/>
        </w:rPr>
      </w:pPr>
    </w:p>
    <w:p w:rsidR="00D75888" w:rsidRPr="004E109C" w:rsidRDefault="00D75888" w:rsidP="004E109C">
      <w:pPr>
        <w:spacing w:after="0"/>
        <w:ind w:firstLine="708"/>
        <w:jc w:val="both"/>
        <w:rPr>
          <w:rFonts w:ascii="Times New Roman" w:hAnsi="Times New Roman"/>
          <w:b/>
          <w:i/>
          <w:u w:val="single"/>
        </w:rPr>
      </w:pPr>
      <w:r w:rsidRPr="004E109C">
        <w:rPr>
          <w:rFonts w:ascii="Times New Roman" w:hAnsi="Times New Roman"/>
          <w:b/>
          <w:i/>
          <w:u w:val="single"/>
        </w:rPr>
        <w:t xml:space="preserve">10.2. Примеры тестовых заданий  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1. По определению Всемирной Организации Здравоохранения «здоровье» – это: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а) состояние полного физического и психического благополучия;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ab/>
        <w:t>б) отсутствие болезней и других нарушений;</w:t>
      </w:r>
    </w:p>
    <w:p w:rsidR="00D75888" w:rsidRPr="004E109C" w:rsidRDefault="00D75888" w:rsidP="004E109C">
      <w:pPr>
        <w:spacing w:after="0"/>
        <w:ind w:left="72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в) состояние полного физического, психического и соматического благополучия, а не только отсутствие болезней или каких-либо нарушений;</w:t>
      </w:r>
    </w:p>
    <w:p w:rsidR="00D75888" w:rsidRPr="004E109C" w:rsidRDefault="00D75888" w:rsidP="004E109C">
      <w:pPr>
        <w:spacing w:after="0"/>
        <w:ind w:left="72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 xml:space="preserve">г) состояние полного физического, психического и социального благополучия, а не только отсутствие болезней или каких-либо нарушений. 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2.Согласно критериям ВОЗ репродуктивный возраст женщины составляет:</w:t>
      </w:r>
    </w:p>
    <w:p w:rsidR="00D75888" w:rsidRPr="004E109C" w:rsidRDefault="00D75888" w:rsidP="004E109C">
      <w:pPr>
        <w:spacing w:after="0"/>
        <w:ind w:firstLine="72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а) 20-29 лет;</w:t>
      </w:r>
    </w:p>
    <w:p w:rsidR="00D75888" w:rsidRPr="004E109C" w:rsidRDefault="00D75888" w:rsidP="004E109C">
      <w:pPr>
        <w:spacing w:after="0"/>
        <w:ind w:firstLine="72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б) 15-49 лет;</w:t>
      </w:r>
    </w:p>
    <w:p w:rsidR="00D75888" w:rsidRPr="004E109C" w:rsidRDefault="00D75888" w:rsidP="004E109C">
      <w:pPr>
        <w:spacing w:after="0"/>
        <w:ind w:firstLine="72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в) 15-44 года;</w:t>
      </w:r>
    </w:p>
    <w:p w:rsidR="00D75888" w:rsidRPr="004E109C" w:rsidRDefault="00D75888" w:rsidP="004E109C">
      <w:pPr>
        <w:spacing w:after="0"/>
        <w:ind w:firstLine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 xml:space="preserve">г) 15-39 лет. 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3. Согласно критериям ВОЗ репродуктивный возраст женщины составляет:</w:t>
      </w:r>
    </w:p>
    <w:p w:rsidR="00D75888" w:rsidRPr="004E109C" w:rsidRDefault="00D75888" w:rsidP="004E109C">
      <w:pPr>
        <w:spacing w:after="0"/>
        <w:ind w:firstLine="72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а) 20-29 лет;</w:t>
      </w:r>
    </w:p>
    <w:p w:rsidR="00D75888" w:rsidRPr="004E109C" w:rsidRDefault="00D75888" w:rsidP="004E109C">
      <w:pPr>
        <w:spacing w:after="0"/>
        <w:ind w:firstLine="72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б) 15-49 лет;</w:t>
      </w:r>
    </w:p>
    <w:p w:rsidR="00D75888" w:rsidRPr="004E109C" w:rsidRDefault="00D75888" w:rsidP="004E109C">
      <w:pPr>
        <w:spacing w:after="0"/>
        <w:ind w:firstLine="72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в) 15-44 года;</w:t>
      </w:r>
    </w:p>
    <w:p w:rsidR="00D75888" w:rsidRPr="004E109C" w:rsidRDefault="00D75888" w:rsidP="004E109C">
      <w:pPr>
        <w:spacing w:after="0"/>
        <w:ind w:firstLine="708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 xml:space="preserve">г) 15-39 лет. 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4. В  90-х годах 20 в. в России средняя продолжительность предстоящей жизни:</w:t>
      </w:r>
    </w:p>
    <w:p w:rsidR="00D75888" w:rsidRPr="004E109C" w:rsidRDefault="00D75888" w:rsidP="004E109C">
      <w:pPr>
        <w:spacing w:after="0"/>
        <w:ind w:firstLine="72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а) сократилась;</w:t>
      </w:r>
    </w:p>
    <w:p w:rsidR="00D75888" w:rsidRPr="004E109C" w:rsidRDefault="00D75888" w:rsidP="004E109C">
      <w:pPr>
        <w:spacing w:after="0"/>
        <w:ind w:firstLine="72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б) возросла;</w:t>
      </w:r>
    </w:p>
    <w:p w:rsidR="00D75888" w:rsidRPr="004E109C" w:rsidRDefault="00D75888" w:rsidP="004E109C">
      <w:pPr>
        <w:pStyle w:val="BodyTextIndent3"/>
        <w:spacing w:after="0"/>
        <w:ind w:left="0" w:firstLine="708"/>
        <w:rPr>
          <w:sz w:val="22"/>
          <w:szCs w:val="22"/>
        </w:rPr>
      </w:pPr>
      <w:r w:rsidRPr="004E109C">
        <w:rPr>
          <w:sz w:val="22"/>
          <w:szCs w:val="22"/>
        </w:rPr>
        <w:t>в) не изменилась.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5. Показатель рождаемости в Республике Башкортостан в 90-е годы по сравнению с 80-ми годами:</w:t>
      </w:r>
    </w:p>
    <w:p w:rsidR="00D75888" w:rsidRPr="004E109C" w:rsidRDefault="00D75888" w:rsidP="004E109C">
      <w:pPr>
        <w:spacing w:after="0"/>
        <w:ind w:firstLine="72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а) повысился;</w:t>
      </w:r>
    </w:p>
    <w:p w:rsidR="00D75888" w:rsidRPr="004E109C" w:rsidRDefault="00D75888" w:rsidP="004E109C">
      <w:pPr>
        <w:spacing w:after="0"/>
        <w:ind w:firstLine="72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б) не изменился;</w:t>
      </w:r>
    </w:p>
    <w:p w:rsidR="00D75888" w:rsidRPr="004E109C" w:rsidRDefault="00D75888" w:rsidP="004E109C">
      <w:pPr>
        <w:spacing w:after="0"/>
        <w:ind w:firstLine="72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в)  снизился;</w:t>
      </w:r>
    </w:p>
    <w:p w:rsidR="00D75888" w:rsidRPr="004E109C" w:rsidRDefault="00D75888" w:rsidP="004E109C">
      <w:pPr>
        <w:spacing w:after="0"/>
        <w:ind w:firstLine="72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 xml:space="preserve">г) изменялся неравномерно. </w:t>
      </w:r>
    </w:p>
    <w:p w:rsidR="00D75888" w:rsidRPr="004E109C" w:rsidRDefault="00D75888" w:rsidP="004E109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  <w:r w:rsidRPr="004E109C">
        <w:rPr>
          <w:rFonts w:ascii="Times New Roman" w:hAnsi="Times New Roman"/>
        </w:rPr>
        <w:t xml:space="preserve">6. </w:t>
      </w:r>
      <w:r w:rsidRPr="004E109C">
        <w:rPr>
          <w:rFonts w:ascii="Times New Roman" w:hAnsi="Times New Roman"/>
          <w:bCs/>
        </w:rPr>
        <w:t>Каким образом не принято проводить переписи населения?</w:t>
      </w:r>
    </w:p>
    <w:p w:rsidR="00D75888" w:rsidRPr="004E109C" w:rsidRDefault="00D75888" w:rsidP="004E109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4E109C">
        <w:rPr>
          <w:rFonts w:ascii="Times New Roman" w:hAnsi="Times New Roman"/>
        </w:rPr>
        <w:t>Оформление официальных запросов по месту службы.</w:t>
      </w:r>
    </w:p>
    <w:p w:rsidR="00D75888" w:rsidRPr="004E109C" w:rsidRDefault="00D75888" w:rsidP="004E109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Обход жилых помещений и личный сбор сведений.</w:t>
      </w:r>
    </w:p>
    <w:p w:rsidR="00D75888" w:rsidRPr="004E109C" w:rsidRDefault="00D75888" w:rsidP="004E109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E109C">
        <w:rPr>
          <w:rFonts w:ascii="Times New Roman" w:hAnsi="Times New Roman"/>
        </w:rPr>
        <w:t>Рассылка опросников по почте.</w:t>
      </w:r>
    </w:p>
    <w:p w:rsidR="00D75888" w:rsidRPr="004E109C" w:rsidRDefault="00D75888" w:rsidP="004E109C">
      <w:pPr>
        <w:spacing w:after="0"/>
        <w:rPr>
          <w:rFonts w:ascii="Times New Roman" w:hAnsi="Times New Roman"/>
        </w:rPr>
      </w:pPr>
      <w:r w:rsidRPr="004E109C">
        <w:rPr>
          <w:rFonts w:ascii="Times New Roman" w:hAnsi="Times New Roman"/>
        </w:rPr>
        <w:t>7.Демография- это наука, изучающая:</w:t>
      </w:r>
    </w:p>
    <w:p w:rsidR="00D75888" w:rsidRPr="004E109C" w:rsidRDefault="00D75888" w:rsidP="004E109C">
      <w:pPr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здоровье населения</w:t>
      </w:r>
    </w:p>
    <w:p w:rsidR="00D75888" w:rsidRPr="004E109C" w:rsidRDefault="00D75888" w:rsidP="004E109C">
      <w:pPr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4E109C">
        <w:rPr>
          <w:rFonts w:ascii="Times New Roman" w:hAnsi="Times New Roman"/>
        </w:rPr>
        <w:t>факторную обусловленность здоровья</w:t>
      </w:r>
    </w:p>
    <w:p w:rsidR="00D75888" w:rsidRPr="004E109C" w:rsidRDefault="00D75888" w:rsidP="004E109C">
      <w:pPr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4E109C">
        <w:rPr>
          <w:rFonts w:ascii="Times New Roman" w:hAnsi="Times New Roman"/>
        </w:rPr>
        <w:t>численность, состав и воспроизводство населения в его общественном развитии</w:t>
      </w:r>
    </w:p>
    <w:p w:rsidR="00D75888" w:rsidRPr="004E109C" w:rsidRDefault="00D75888" w:rsidP="004E109C">
      <w:pPr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вопросы брачности и плодовитости</w:t>
      </w:r>
    </w:p>
    <w:p w:rsidR="00D75888" w:rsidRPr="004E109C" w:rsidRDefault="00D75888" w:rsidP="004E109C">
      <w:pPr>
        <w:autoSpaceDE w:val="0"/>
        <w:autoSpaceDN w:val="0"/>
        <w:adjustRightInd w:val="0"/>
        <w:spacing w:after="0"/>
        <w:rPr>
          <w:rFonts w:ascii="Times New Roman" w:hAnsi="Times New Roman"/>
          <w:bCs/>
        </w:rPr>
      </w:pPr>
    </w:p>
    <w:p w:rsidR="00D75888" w:rsidRPr="004E109C" w:rsidRDefault="00D75888" w:rsidP="004E109C">
      <w:pPr>
        <w:spacing w:after="0"/>
        <w:rPr>
          <w:rFonts w:ascii="Times New Roman" w:hAnsi="Times New Roman"/>
          <w:b/>
          <w:sz w:val="28"/>
          <w:szCs w:val="28"/>
        </w:rPr>
      </w:pPr>
      <w:r w:rsidRPr="004E109C">
        <w:rPr>
          <w:rFonts w:ascii="Times New Roman" w:hAnsi="Times New Roman"/>
          <w:b/>
          <w:sz w:val="28"/>
          <w:szCs w:val="28"/>
        </w:rPr>
        <w:t xml:space="preserve">Примерные материалы для оценки компетенций, которые формирует данный курс: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96"/>
        <w:gridCol w:w="2007"/>
        <w:gridCol w:w="4961"/>
      </w:tblGrid>
      <w:tr w:rsidR="00D75888" w:rsidRPr="00182D3F" w:rsidTr="00317B1A">
        <w:tc>
          <w:tcPr>
            <w:tcW w:w="2496" w:type="dxa"/>
          </w:tcPr>
          <w:p w:rsidR="00D75888" w:rsidRPr="00182D3F" w:rsidRDefault="00D75888" w:rsidP="004E109C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182D3F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раздела</w:t>
            </w:r>
          </w:p>
        </w:tc>
        <w:tc>
          <w:tcPr>
            <w:tcW w:w="2007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82D3F">
              <w:rPr>
                <w:rFonts w:ascii="Times New Roman" w:hAnsi="Times New Roman"/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4961" w:type="dxa"/>
          </w:tcPr>
          <w:p w:rsidR="00D75888" w:rsidRPr="00182D3F" w:rsidRDefault="00D75888" w:rsidP="004E109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82D3F">
              <w:rPr>
                <w:rFonts w:ascii="Times New Roman" w:hAnsi="Times New Roman"/>
                <w:b/>
                <w:sz w:val="28"/>
                <w:szCs w:val="28"/>
              </w:rPr>
              <w:t>Вид проверки</w:t>
            </w:r>
          </w:p>
        </w:tc>
      </w:tr>
      <w:tr w:rsidR="00D75888" w:rsidRPr="00182D3F" w:rsidTr="00317B1A">
        <w:tc>
          <w:tcPr>
            <w:tcW w:w="2496" w:type="dxa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Демография как наука о народонаселении</w:t>
            </w:r>
          </w:p>
        </w:tc>
        <w:tc>
          <w:tcPr>
            <w:tcW w:w="2007" w:type="dxa"/>
          </w:tcPr>
          <w:p w:rsidR="00D75888" w:rsidRPr="00182D3F" w:rsidRDefault="00D75888" w:rsidP="004E109C">
            <w:pPr>
              <w:spacing w:after="0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  <w:lang w:val="en-US"/>
              </w:rPr>
              <w:t>ОК-3</w:t>
            </w:r>
          </w:p>
        </w:tc>
        <w:tc>
          <w:tcPr>
            <w:tcW w:w="4961" w:type="dxa"/>
          </w:tcPr>
          <w:p w:rsidR="00D75888" w:rsidRPr="00182D3F" w:rsidRDefault="00D75888" w:rsidP="004E109C">
            <w:pPr>
              <w:spacing w:after="0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 xml:space="preserve"> Конспекты статей  законов и нормативных документов</w:t>
            </w:r>
          </w:p>
          <w:p w:rsidR="00D75888" w:rsidRPr="00182D3F" w:rsidRDefault="00D75888" w:rsidP="004E109C">
            <w:pPr>
              <w:spacing w:after="0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 xml:space="preserve">Терминологический словарь </w:t>
            </w:r>
          </w:p>
          <w:p w:rsidR="00D75888" w:rsidRPr="00182D3F" w:rsidRDefault="00D75888" w:rsidP="004E109C">
            <w:pPr>
              <w:spacing w:after="0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Тестирование.</w:t>
            </w:r>
          </w:p>
          <w:p w:rsidR="00D75888" w:rsidRPr="00182D3F" w:rsidRDefault="00D75888" w:rsidP="004E109C">
            <w:pPr>
              <w:spacing w:after="0"/>
              <w:rPr>
                <w:rFonts w:ascii="Times New Roman" w:hAnsi="Times New Roman"/>
              </w:rPr>
            </w:pPr>
          </w:p>
        </w:tc>
      </w:tr>
      <w:tr w:rsidR="00D75888" w:rsidRPr="00182D3F" w:rsidTr="00317B1A">
        <w:tc>
          <w:tcPr>
            <w:tcW w:w="2496" w:type="dxa"/>
          </w:tcPr>
          <w:p w:rsidR="00D75888" w:rsidRPr="00182D3F" w:rsidRDefault="00D75888" w:rsidP="004E109C">
            <w:pPr>
              <w:spacing w:after="0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Статика населения</w:t>
            </w:r>
          </w:p>
        </w:tc>
        <w:tc>
          <w:tcPr>
            <w:tcW w:w="2007" w:type="dxa"/>
          </w:tcPr>
          <w:p w:rsidR="00D75888" w:rsidRPr="00182D3F" w:rsidRDefault="00D75888" w:rsidP="004E109C">
            <w:pPr>
              <w:spacing w:after="0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ОК-3</w:t>
            </w:r>
          </w:p>
          <w:p w:rsidR="00D75888" w:rsidRPr="00182D3F" w:rsidRDefault="00D75888" w:rsidP="004E109C">
            <w:pPr>
              <w:spacing w:after="0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ОПК - 6</w:t>
            </w:r>
          </w:p>
        </w:tc>
        <w:tc>
          <w:tcPr>
            <w:tcW w:w="4961" w:type="dxa"/>
          </w:tcPr>
          <w:p w:rsidR="00D75888" w:rsidRPr="00182D3F" w:rsidRDefault="00D75888" w:rsidP="004E109C">
            <w:pPr>
              <w:spacing w:after="0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Реферативное сообщение, подготовка презентаций;</w:t>
            </w:r>
          </w:p>
          <w:p w:rsidR="00D75888" w:rsidRPr="00182D3F" w:rsidRDefault="00D75888" w:rsidP="004E109C">
            <w:pPr>
              <w:spacing w:after="0"/>
              <w:ind w:right="-483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 xml:space="preserve">Тестирование; </w:t>
            </w:r>
          </w:p>
          <w:p w:rsidR="00D75888" w:rsidRPr="00182D3F" w:rsidRDefault="00D75888" w:rsidP="004E109C">
            <w:pPr>
              <w:spacing w:after="0"/>
              <w:ind w:right="-483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Интернет-обзор по актуальным проблемам демографии;</w:t>
            </w:r>
          </w:p>
          <w:p w:rsidR="00D75888" w:rsidRPr="00182D3F" w:rsidRDefault="00D75888" w:rsidP="004E109C">
            <w:pPr>
              <w:spacing w:after="0"/>
              <w:ind w:right="-483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Выполнение контрольной работы.</w:t>
            </w:r>
          </w:p>
        </w:tc>
      </w:tr>
      <w:tr w:rsidR="00D75888" w:rsidRPr="00182D3F" w:rsidTr="00317B1A">
        <w:tc>
          <w:tcPr>
            <w:tcW w:w="2496" w:type="dxa"/>
          </w:tcPr>
          <w:p w:rsidR="00D75888" w:rsidRPr="00182D3F" w:rsidRDefault="00D75888" w:rsidP="004E109C">
            <w:pPr>
              <w:spacing w:after="0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Динамика населения</w:t>
            </w:r>
          </w:p>
        </w:tc>
        <w:tc>
          <w:tcPr>
            <w:tcW w:w="2007" w:type="dxa"/>
          </w:tcPr>
          <w:p w:rsidR="00D75888" w:rsidRPr="00182D3F" w:rsidRDefault="00D75888" w:rsidP="004E109C">
            <w:pPr>
              <w:spacing w:after="0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ОК-3</w:t>
            </w:r>
          </w:p>
          <w:p w:rsidR="00D75888" w:rsidRPr="00182D3F" w:rsidRDefault="00D75888" w:rsidP="004E109C">
            <w:pPr>
              <w:spacing w:after="0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ОПК - 6</w:t>
            </w:r>
          </w:p>
        </w:tc>
        <w:tc>
          <w:tcPr>
            <w:tcW w:w="4961" w:type="dxa"/>
          </w:tcPr>
          <w:p w:rsidR="00D75888" w:rsidRPr="00182D3F" w:rsidRDefault="00D75888" w:rsidP="004E109C">
            <w:pPr>
              <w:spacing w:after="0"/>
              <w:ind w:right="-483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Интернет-обзор по актуальным проблемам демографии;</w:t>
            </w:r>
          </w:p>
          <w:p w:rsidR="00D75888" w:rsidRPr="00182D3F" w:rsidRDefault="00D75888" w:rsidP="004E109C">
            <w:pPr>
              <w:spacing w:after="0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 xml:space="preserve">Терминологический словарь </w:t>
            </w:r>
          </w:p>
          <w:p w:rsidR="00D75888" w:rsidRPr="00182D3F" w:rsidRDefault="00D75888" w:rsidP="004E109C">
            <w:pPr>
              <w:spacing w:after="0"/>
              <w:ind w:right="-483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Решение задачи по анализу демографии-</w:t>
            </w:r>
          </w:p>
          <w:p w:rsidR="00D75888" w:rsidRPr="00182D3F" w:rsidRDefault="00D75888" w:rsidP="004E109C">
            <w:pPr>
              <w:spacing w:after="0"/>
              <w:ind w:right="-483"/>
              <w:jc w:val="both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 xml:space="preserve">ческой ситуации по отдельным районам и </w:t>
            </w:r>
          </w:p>
          <w:p w:rsidR="00D75888" w:rsidRPr="00182D3F" w:rsidRDefault="00D75888" w:rsidP="004E109C">
            <w:pPr>
              <w:spacing w:after="0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городам РБ</w:t>
            </w:r>
          </w:p>
          <w:p w:rsidR="00D75888" w:rsidRPr="00182D3F" w:rsidRDefault="00D75888" w:rsidP="004E109C">
            <w:pPr>
              <w:spacing w:after="0"/>
              <w:rPr>
                <w:rFonts w:ascii="Times New Roman" w:hAnsi="Times New Roman"/>
              </w:rPr>
            </w:pPr>
            <w:r w:rsidRPr="00182D3F">
              <w:rPr>
                <w:rFonts w:ascii="Times New Roman" w:hAnsi="Times New Roman"/>
              </w:rPr>
              <w:t>Тестирование</w:t>
            </w:r>
          </w:p>
        </w:tc>
      </w:tr>
    </w:tbl>
    <w:p w:rsidR="00D75888" w:rsidRDefault="00D75888" w:rsidP="004E109C">
      <w:pPr>
        <w:spacing w:after="0"/>
        <w:ind w:left="360"/>
        <w:jc w:val="both"/>
        <w:rPr>
          <w:rFonts w:ascii="Times New Roman" w:hAnsi="Times New Roman"/>
        </w:rPr>
      </w:pPr>
    </w:p>
    <w:p w:rsidR="00D75888" w:rsidRDefault="00D75888" w:rsidP="004E109C">
      <w:pPr>
        <w:spacing w:after="0"/>
        <w:ind w:left="360"/>
        <w:jc w:val="both"/>
        <w:rPr>
          <w:rFonts w:ascii="Times New Roman" w:hAnsi="Times New Roman"/>
        </w:rPr>
      </w:pPr>
    </w:p>
    <w:p w:rsidR="00D75888" w:rsidRPr="004E109C" w:rsidRDefault="00D75888" w:rsidP="004E109C">
      <w:pPr>
        <w:spacing w:after="0"/>
        <w:ind w:left="36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Программа утверждена на заседании кафедры ОЗ и БЖ</w:t>
      </w:r>
      <w:r w:rsidRPr="00C5684D">
        <w:rPr>
          <w:rFonts w:ascii="Times New Roman" w:hAnsi="Times New Roman"/>
        </w:rPr>
        <w:t xml:space="preserve"> 28</w:t>
      </w:r>
      <w:r w:rsidRPr="004E109C">
        <w:rPr>
          <w:rFonts w:ascii="Times New Roman" w:hAnsi="Times New Roman"/>
        </w:rPr>
        <w:t xml:space="preserve">.06. </w:t>
      </w:r>
      <w:smartTag w:uri="urn:schemas-microsoft-com:office:smarttags" w:element="metricconverter">
        <w:smartTagPr>
          <w:attr w:name="ProductID" w:val="2018 г"/>
        </w:smartTagPr>
        <w:r w:rsidRPr="004E109C">
          <w:rPr>
            <w:rFonts w:ascii="Times New Roman" w:hAnsi="Times New Roman"/>
          </w:rPr>
          <w:t>201</w:t>
        </w:r>
        <w:r>
          <w:rPr>
            <w:rFonts w:ascii="Times New Roman" w:hAnsi="Times New Roman"/>
          </w:rPr>
          <w:t>8 г</w:t>
        </w:r>
      </w:smartTag>
      <w:r>
        <w:rPr>
          <w:rFonts w:ascii="Times New Roman" w:hAnsi="Times New Roman"/>
        </w:rPr>
        <w:t>, протокол № 1</w:t>
      </w:r>
      <w:r w:rsidRPr="00E71D82">
        <w:rPr>
          <w:rFonts w:ascii="Times New Roman" w:hAnsi="Times New Roman"/>
        </w:rPr>
        <w:t>3</w:t>
      </w:r>
      <w:r w:rsidRPr="004E109C">
        <w:rPr>
          <w:rFonts w:ascii="Times New Roman" w:hAnsi="Times New Roman"/>
        </w:rPr>
        <w:t xml:space="preserve">. 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 xml:space="preserve">Программа составлена в соответствии с ФГОС ВО по направлению подготовки 44.03.05  Педагогическое образование (с двумя профилями подготовки) (уровень бакалавриата), утвержденного Приказом Министерства образования и науки № 91 от 9.02.2016г. 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>Разработчики: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</w:rPr>
      </w:pP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</w:rPr>
        <w:t>Хуснутдинова З.А.- доктор мед. наук, профессор, зав. кафедрой охраны здоровья и безопасности жизнедеятельности БГПУ им. М. Акмуллы.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</w:rPr>
      </w:pP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  <w:b/>
        </w:rPr>
      </w:pPr>
      <w:r w:rsidRPr="004E109C">
        <w:rPr>
          <w:rFonts w:ascii="Times New Roman" w:hAnsi="Times New Roman"/>
          <w:b/>
        </w:rPr>
        <w:t>Эксперты:</w:t>
      </w:r>
    </w:p>
    <w:p w:rsidR="00D75888" w:rsidRPr="004E109C" w:rsidRDefault="00D75888" w:rsidP="004E109C">
      <w:pPr>
        <w:spacing w:after="0"/>
        <w:rPr>
          <w:rFonts w:ascii="Times New Roman" w:hAnsi="Times New Roman"/>
        </w:rPr>
      </w:pPr>
      <w:r w:rsidRPr="004E109C">
        <w:rPr>
          <w:rFonts w:ascii="Times New Roman" w:hAnsi="Times New Roman"/>
          <w:b/>
        </w:rPr>
        <w:t xml:space="preserve">Шарафутдинова Н.Х. - </w:t>
      </w:r>
      <w:r w:rsidRPr="004E109C">
        <w:rPr>
          <w:rFonts w:ascii="Times New Roman" w:hAnsi="Times New Roman"/>
        </w:rPr>
        <w:t>доктор мед. наук, профессор, зав. кафедрой общественного здоровья и здравоохранения БГМУ.</w:t>
      </w:r>
    </w:p>
    <w:p w:rsidR="00D75888" w:rsidRPr="004E109C" w:rsidRDefault="00D75888" w:rsidP="004E109C">
      <w:pPr>
        <w:spacing w:after="0"/>
        <w:jc w:val="both"/>
        <w:rPr>
          <w:rFonts w:ascii="Times New Roman" w:hAnsi="Times New Roman"/>
        </w:rPr>
      </w:pPr>
      <w:r w:rsidRPr="004E109C">
        <w:rPr>
          <w:rFonts w:ascii="Times New Roman" w:hAnsi="Times New Roman"/>
          <w:b/>
        </w:rPr>
        <w:t xml:space="preserve">Мануйлова Г.Р. – </w:t>
      </w:r>
      <w:r w:rsidRPr="004E109C">
        <w:rPr>
          <w:rFonts w:ascii="Times New Roman" w:hAnsi="Times New Roman"/>
        </w:rPr>
        <w:t>кандидат мед. наук, доцент кафедры охраны здоровья и безопасности жизнедеятельности БГПУ им. М. Акмуллы.</w:t>
      </w:r>
    </w:p>
    <w:p w:rsidR="00D75888" w:rsidRPr="004E109C" w:rsidRDefault="00D75888" w:rsidP="004E109C">
      <w:pPr>
        <w:spacing w:after="0"/>
        <w:rPr>
          <w:rFonts w:ascii="Times New Roman" w:hAnsi="Times New Roman"/>
        </w:rPr>
      </w:pPr>
    </w:p>
    <w:sectPr w:rsidR="00D75888" w:rsidRPr="004E109C" w:rsidSect="00317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888" w:rsidRDefault="00D75888" w:rsidP="000B288A">
      <w:pPr>
        <w:spacing w:after="0" w:line="240" w:lineRule="auto"/>
      </w:pPr>
      <w:r>
        <w:separator/>
      </w:r>
    </w:p>
  </w:endnote>
  <w:endnote w:type="continuationSeparator" w:id="1">
    <w:p w:rsidR="00D75888" w:rsidRDefault="00D75888" w:rsidP="000B2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888" w:rsidRDefault="00D75888" w:rsidP="000B288A">
      <w:pPr>
        <w:spacing w:after="0" w:line="240" w:lineRule="auto"/>
      </w:pPr>
      <w:r>
        <w:separator/>
      </w:r>
    </w:p>
  </w:footnote>
  <w:footnote w:type="continuationSeparator" w:id="1">
    <w:p w:rsidR="00D75888" w:rsidRDefault="00D75888" w:rsidP="000B28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1AC"/>
    <w:multiLevelType w:val="multilevel"/>
    <w:tmpl w:val="AE4C1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3753F1"/>
    <w:multiLevelType w:val="hybridMultilevel"/>
    <w:tmpl w:val="63ECBD2C"/>
    <w:lvl w:ilvl="0" w:tplc="7B3ABB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A046703"/>
    <w:multiLevelType w:val="hybridMultilevel"/>
    <w:tmpl w:val="15B872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C94596"/>
    <w:multiLevelType w:val="hybridMultilevel"/>
    <w:tmpl w:val="B54249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FC3B57"/>
    <w:multiLevelType w:val="hybridMultilevel"/>
    <w:tmpl w:val="8466CC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F96C08"/>
    <w:multiLevelType w:val="hybridMultilevel"/>
    <w:tmpl w:val="3E9686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067C22"/>
    <w:multiLevelType w:val="hybridMultilevel"/>
    <w:tmpl w:val="EFDEAACA"/>
    <w:lvl w:ilvl="0" w:tplc="04190011">
      <w:start w:val="1"/>
      <w:numFmt w:val="decimal"/>
      <w:lvlText w:val="%1)"/>
      <w:lvlJc w:val="left"/>
      <w:pPr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7">
    <w:nsid w:val="11907C57"/>
    <w:multiLevelType w:val="hybridMultilevel"/>
    <w:tmpl w:val="BECC257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8">
    <w:nsid w:val="1610112E"/>
    <w:multiLevelType w:val="hybridMultilevel"/>
    <w:tmpl w:val="2D5440CC"/>
    <w:lvl w:ilvl="0" w:tplc="5CAA7044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17874B9F"/>
    <w:multiLevelType w:val="hybridMultilevel"/>
    <w:tmpl w:val="9F249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C1633DE"/>
    <w:multiLevelType w:val="hybridMultilevel"/>
    <w:tmpl w:val="1FAC8A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71099F"/>
    <w:multiLevelType w:val="hybridMultilevel"/>
    <w:tmpl w:val="A33CC2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F176512"/>
    <w:multiLevelType w:val="hybridMultilevel"/>
    <w:tmpl w:val="475287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B41E87"/>
    <w:multiLevelType w:val="hybridMultilevel"/>
    <w:tmpl w:val="B6FA3D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4080C88"/>
    <w:multiLevelType w:val="hybridMultilevel"/>
    <w:tmpl w:val="EF1E0B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52077F1"/>
    <w:multiLevelType w:val="hybridMultilevel"/>
    <w:tmpl w:val="3EAA5F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6677478"/>
    <w:multiLevelType w:val="hybridMultilevel"/>
    <w:tmpl w:val="F3F2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4C6B35"/>
    <w:multiLevelType w:val="hybridMultilevel"/>
    <w:tmpl w:val="5936C878"/>
    <w:lvl w:ilvl="0" w:tplc="6CB83E1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2C7B3526"/>
    <w:multiLevelType w:val="hybridMultilevel"/>
    <w:tmpl w:val="4EF23312"/>
    <w:lvl w:ilvl="0" w:tplc="D1A2C9D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328C5583"/>
    <w:multiLevelType w:val="hybridMultilevel"/>
    <w:tmpl w:val="1242DB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3057D5F"/>
    <w:multiLevelType w:val="hybridMultilevel"/>
    <w:tmpl w:val="005631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B347F3E"/>
    <w:multiLevelType w:val="hybridMultilevel"/>
    <w:tmpl w:val="A33CC2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C030192"/>
    <w:multiLevelType w:val="hybridMultilevel"/>
    <w:tmpl w:val="D8AE11DE"/>
    <w:lvl w:ilvl="0" w:tplc="D1A2C9DA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3FD212DB"/>
    <w:multiLevelType w:val="hybridMultilevel"/>
    <w:tmpl w:val="DED8A4A2"/>
    <w:lvl w:ilvl="0" w:tplc="79D8BD0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41870970"/>
    <w:multiLevelType w:val="hybridMultilevel"/>
    <w:tmpl w:val="5936C878"/>
    <w:lvl w:ilvl="0" w:tplc="6CB83E1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>
    <w:nsid w:val="45EE0223"/>
    <w:multiLevelType w:val="hybridMultilevel"/>
    <w:tmpl w:val="4EF23312"/>
    <w:lvl w:ilvl="0" w:tplc="D1A2C9D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48936F1F"/>
    <w:multiLevelType w:val="hybridMultilevel"/>
    <w:tmpl w:val="A33CC2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B8F79F6"/>
    <w:multiLevelType w:val="hybridMultilevel"/>
    <w:tmpl w:val="328EC7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E3C0E5B"/>
    <w:multiLevelType w:val="hybridMultilevel"/>
    <w:tmpl w:val="BDE816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FF249AE"/>
    <w:multiLevelType w:val="hybridMultilevel"/>
    <w:tmpl w:val="BDE816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12F4984"/>
    <w:multiLevelType w:val="hybridMultilevel"/>
    <w:tmpl w:val="D8DA9B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200010C"/>
    <w:multiLevelType w:val="hybridMultilevel"/>
    <w:tmpl w:val="D480DF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3941F6C"/>
    <w:multiLevelType w:val="hybridMultilevel"/>
    <w:tmpl w:val="6B480C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6D900E5"/>
    <w:multiLevelType w:val="hybridMultilevel"/>
    <w:tmpl w:val="1BFCFCBE"/>
    <w:lvl w:ilvl="0" w:tplc="B28899F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BCA1642"/>
    <w:multiLevelType w:val="hybridMultilevel"/>
    <w:tmpl w:val="0ABC13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D386FD9"/>
    <w:multiLevelType w:val="hybridMultilevel"/>
    <w:tmpl w:val="5C685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E2E5A4D"/>
    <w:multiLevelType w:val="hybridMultilevel"/>
    <w:tmpl w:val="FECA17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F2268D3"/>
    <w:multiLevelType w:val="hybridMultilevel"/>
    <w:tmpl w:val="813C6B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FAE5950"/>
    <w:multiLevelType w:val="hybridMultilevel"/>
    <w:tmpl w:val="42CA9C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6A35245"/>
    <w:multiLevelType w:val="multilevel"/>
    <w:tmpl w:val="C49E77D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6F931818"/>
    <w:multiLevelType w:val="hybridMultilevel"/>
    <w:tmpl w:val="005631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FE60810"/>
    <w:multiLevelType w:val="hybridMultilevel"/>
    <w:tmpl w:val="F0FA3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890EA6"/>
    <w:multiLevelType w:val="hybridMultilevel"/>
    <w:tmpl w:val="7032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>
    <w:nsid w:val="74B76038"/>
    <w:multiLevelType w:val="hybridMultilevel"/>
    <w:tmpl w:val="F692DFC0"/>
    <w:lvl w:ilvl="0" w:tplc="FFFFFFF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4">
    <w:nsid w:val="7B554E27"/>
    <w:multiLevelType w:val="hybridMultilevel"/>
    <w:tmpl w:val="DD049DD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B6D5983"/>
    <w:multiLevelType w:val="hybridMultilevel"/>
    <w:tmpl w:val="99EECB18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6">
    <w:nsid w:val="7C5F21C2"/>
    <w:multiLevelType w:val="hybridMultilevel"/>
    <w:tmpl w:val="9E36FA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D9C2208"/>
    <w:multiLevelType w:val="hybridMultilevel"/>
    <w:tmpl w:val="6AF46F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F3B5C8C"/>
    <w:multiLevelType w:val="hybridMultilevel"/>
    <w:tmpl w:val="59E04282"/>
    <w:lvl w:ilvl="0" w:tplc="2EC6BD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4"/>
  </w:num>
  <w:num w:numId="2">
    <w:abstractNumId w:val="48"/>
  </w:num>
  <w:num w:numId="3">
    <w:abstractNumId w:val="9"/>
  </w:num>
  <w:num w:numId="4">
    <w:abstractNumId w:val="43"/>
  </w:num>
  <w:num w:numId="5">
    <w:abstractNumId w:val="6"/>
  </w:num>
  <w:num w:numId="6">
    <w:abstractNumId w:val="41"/>
  </w:num>
  <w:num w:numId="7">
    <w:abstractNumId w:val="16"/>
  </w:num>
  <w:num w:numId="8">
    <w:abstractNumId w:val="36"/>
  </w:num>
  <w:num w:numId="9">
    <w:abstractNumId w:val="1"/>
  </w:num>
  <w:num w:numId="10">
    <w:abstractNumId w:val="24"/>
  </w:num>
  <w:num w:numId="11">
    <w:abstractNumId w:val="37"/>
  </w:num>
  <w:num w:numId="12">
    <w:abstractNumId w:val="25"/>
  </w:num>
  <w:num w:numId="13">
    <w:abstractNumId w:val="12"/>
  </w:num>
  <w:num w:numId="14">
    <w:abstractNumId w:val="8"/>
  </w:num>
  <w:num w:numId="15">
    <w:abstractNumId w:val="35"/>
  </w:num>
  <w:num w:numId="16">
    <w:abstractNumId w:val="4"/>
  </w:num>
  <w:num w:numId="17">
    <w:abstractNumId w:val="13"/>
  </w:num>
  <w:num w:numId="18">
    <w:abstractNumId w:val="30"/>
  </w:num>
  <w:num w:numId="19">
    <w:abstractNumId w:val="46"/>
  </w:num>
  <w:num w:numId="20">
    <w:abstractNumId w:val="40"/>
  </w:num>
  <w:num w:numId="21">
    <w:abstractNumId w:val="45"/>
  </w:num>
  <w:num w:numId="22">
    <w:abstractNumId w:val="7"/>
  </w:num>
  <w:num w:numId="23">
    <w:abstractNumId w:val="2"/>
  </w:num>
  <w:num w:numId="24">
    <w:abstractNumId w:val="31"/>
  </w:num>
  <w:num w:numId="25">
    <w:abstractNumId w:val="47"/>
  </w:num>
  <w:num w:numId="26">
    <w:abstractNumId w:val="3"/>
  </w:num>
  <w:num w:numId="27">
    <w:abstractNumId w:val="18"/>
  </w:num>
  <w:num w:numId="28">
    <w:abstractNumId w:val="19"/>
  </w:num>
  <w:num w:numId="29">
    <w:abstractNumId w:val="5"/>
  </w:num>
  <w:num w:numId="30">
    <w:abstractNumId w:val="42"/>
  </w:num>
  <w:num w:numId="31">
    <w:abstractNumId w:val="23"/>
  </w:num>
  <w:num w:numId="32">
    <w:abstractNumId w:val="20"/>
  </w:num>
  <w:num w:numId="33">
    <w:abstractNumId w:val="0"/>
  </w:num>
  <w:num w:numId="34">
    <w:abstractNumId w:val="39"/>
  </w:num>
  <w:num w:numId="35">
    <w:abstractNumId w:val="26"/>
  </w:num>
  <w:num w:numId="36">
    <w:abstractNumId w:val="11"/>
  </w:num>
  <w:num w:numId="37">
    <w:abstractNumId w:val="21"/>
  </w:num>
  <w:num w:numId="38">
    <w:abstractNumId w:val="28"/>
  </w:num>
  <w:num w:numId="39">
    <w:abstractNumId w:val="29"/>
  </w:num>
  <w:num w:numId="40">
    <w:abstractNumId w:val="32"/>
  </w:num>
  <w:num w:numId="41">
    <w:abstractNumId w:val="17"/>
  </w:num>
  <w:num w:numId="42">
    <w:abstractNumId w:val="27"/>
  </w:num>
  <w:num w:numId="43">
    <w:abstractNumId w:val="15"/>
  </w:num>
  <w:num w:numId="44">
    <w:abstractNumId w:val="14"/>
  </w:num>
  <w:num w:numId="45">
    <w:abstractNumId w:val="22"/>
  </w:num>
  <w:num w:numId="46">
    <w:abstractNumId w:val="10"/>
  </w:num>
  <w:num w:numId="47">
    <w:abstractNumId w:val="34"/>
  </w:num>
  <w:num w:numId="48">
    <w:abstractNumId w:val="38"/>
  </w:num>
  <w:num w:numId="4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109C"/>
    <w:rsid w:val="00067734"/>
    <w:rsid w:val="000B288A"/>
    <w:rsid w:val="00182D3F"/>
    <w:rsid w:val="001C04D7"/>
    <w:rsid w:val="001D2BF1"/>
    <w:rsid w:val="002103B3"/>
    <w:rsid w:val="00222E06"/>
    <w:rsid w:val="00300B2C"/>
    <w:rsid w:val="00314AD8"/>
    <w:rsid w:val="00317B1A"/>
    <w:rsid w:val="00354AC0"/>
    <w:rsid w:val="00434F54"/>
    <w:rsid w:val="004E109C"/>
    <w:rsid w:val="005D1388"/>
    <w:rsid w:val="005E42A9"/>
    <w:rsid w:val="00624644"/>
    <w:rsid w:val="006252BA"/>
    <w:rsid w:val="00632F67"/>
    <w:rsid w:val="006B1C68"/>
    <w:rsid w:val="006B2AAE"/>
    <w:rsid w:val="009A16C2"/>
    <w:rsid w:val="00A376D3"/>
    <w:rsid w:val="00A55E50"/>
    <w:rsid w:val="00AA2BFD"/>
    <w:rsid w:val="00B07C78"/>
    <w:rsid w:val="00B7649B"/>
    <w:rsid w:val="00C11CC0"/>
    <w:rsid w:val="00C5684D"/>
    <w:rsid w:val="00D03D2D"/>
    <w:rsid w:val="00D75888"/>
    <w:rsid w:val="00E71D82"/>
    <w:rsid w:val="00ED6001"/>
    <w:rsid w:val="00F6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55E50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4E109C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109C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E109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E109C"/>
    <w:pPr>
      <w:spacing w:before="240" w:after="60" w:line="240" w:lineRule="auto"/>
      <w:outlineLvl w:val="8"/>
    </w:pPr>
    <w:rPr>
      <w:rFonts w:ascii="Cambria" w:hAnsi="Cambri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E109C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E10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E109C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E109C"/>
    <w:rPr>
      <w:rFonts w:ascii="Cambria" w:hAnsi="Cambria" w:cs="Times New Roman"/>
    </w:rPr>
  </w:style>
  <w:style w:type="paragraph" w:styleId="NormalWeb">
    <w:name w:val="Normal (Web)"/>
    <w:basedOn w:val="Normal"/>
    <w:uiPriority w:val="99"/>
    <w:rsid w:val="004E109C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Normal"/>
    <w:uiPriority w:val="99"/>
    <w:rsid w:val="004E10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Normal"/>
    <w:uiPriority w:val="99"/>
    <w:rsid w:val="004E109C"/>
    <w:pPr>
      <w:widowControl w:val="0"/>
      <w:autoSpaceDE w:val="0"/>
      <w:autoSpaceDN w:val="0"/>
      <w:adjustRightInd w:val="0"/>
      <w:spacing w:after="0" w:line="396" w:lineRule="exact"/>
      <w:jc w:val="right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Normal"/>
    <w:uiPriority w:val="99"/>
    <w:rsid w:val="004E109C"/>
    <w:pPr>
      <w:widowControl w:val="0"/>
      <w:autoSpaceDE w:val="0"/>
      <w:autoSpaceDN w:val="0"/>
      <w:adjustRightInd w:val="0"/>
      <w:spacing w:after="0" w:line="396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Normal"/>
    <w:uiPriority w:val="99"/>
    <w:rsid w:val="004E109C"/>
    <w:pPr>
      <w:widowControl w:val="0"/>
      <w:autoSpaceDE w:val="0"/>
      <w:autoSpaceDN w:val="0"/>
      <w:adjustRightInd w:val="0"/>
      <w:spacing w:after="0" w:line="406" w:lineRule="exact"/>
      <w:ind w:firstLine="605"/>
      <w:jc w:val="both"/>
    </w:pPr>
    <w:rPr>
      <w:rFonts w:ascii="Times New Roman" w:hAnsi="Times New Roman"/>
      <w:sz w:val="24"/>
      <w:szCs w:val="24"/>
    </w:rPr>
  </w:style>
  <w:style w:type="character" w:customStyle="1" w:styleId="FontStyle54">
    <w:name w:val="Font Style54"/>
    <w:basedOn w:val="DefaultParagraphFont"/>
    <w:uiPriority w:val="99"/>
    <w:rsid w:val="004E109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5">
    <w:name w:val="Font Style65"/>
    <w:basedOn w:val="DefaultParagraphFont"/>
    <w:uiPriority w:val="99"/>
    <w:rsid w:val="004E109C"/>
    <w:rPr>
      <w:rFonts w:ascii="Times New Roman" w:hAnsi="Times New Roman" w:cs="Times New Roman"/>
      <w:spacing w:val="30"/>
      <w:sz w:val="18"/>
      <w:szCs w:val="18"/>
    </w:rPr>
  </w:style>
  <w:style w:type="character" w:customStyle="1" w:styleId="FontStyle88">
    <w:name w:val="Font Style88"/>
    <w:basedOn w:val="DefaultParagraphFont"/>
    <w:uiPriority w:val="99"/>
    <w:rsid w:val="004E109C"/>
    <w:rPr>
      <w:rFonts w:ascii="Times New Roman" w:hAnsi="Times New Roman" w:cs="Times New Roman"/>
      <w:sz w:val="20"/>
      <w:szCs w:val="20"/>
    </w:rPr>
  </w:style>
  <w:style w:type="character" w:customStyle="1" w:styleId="FontStyle90">
    <w:name w:val="Font Style90"/>
    <w:basedOn w:val="DefaultParagraphFont"/>
    <w:uiPriority w:val="99"/>
    <w:rsid w:val="004E109C"/>
    <w:rPr>
      <w:rFonts w:ascii="Times New Roman" w:hAnsi="Times New Roman" w:cs="Times New Roman"/>
      <w:sz w:val="20"/>
      <w:szCs w:val="20"/>
    </w:rPr>
  </w:style>
  <w:style w:type="paragraph" w:customStyle="1" w:styleId="111">
    <w:name w:val="Знак Знак Знак Знак Знак Знак Знак1 Знак Знак1 Знак1"/>
    <w:basedOn w:val="Normal"/>
    <w:uiPriority w:val="99"/>
    <w:rsid w:val="004E109C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4E109C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4">
    <w:name w:val="Style34"/>
    <w:basedOn w:val="Normal"/>
    <w:uiPriority w:val="99"/>
    <w:rsid w:val="004E109C"/>
    <w:pPr>
      <w:widowControl w:val="0"/>
      <w:autoSpaceDE w:val="0"/>
      <w:autoSpaceDN w:val="0"/>
      <w:adjustRightInd w:val="0"/>
      <w:spacing w:after="0" w:line="398" w:lineRule="exact"/>
      <w:ind w:firstLine="542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4E109C"/>
    <w:pPr>
      <w:widowControl w:val="0"/>
      <w:autoSpaceDE w:val="0"/>
      <w:autoSpaceDN w:val="0"/>
      <w:adjustRightInd w:val="0"/>
      <w:spacing w:after="0" w:line="401" w:lineRule="exact"/>
      <w:ind w:hanging="634"/>
    </w:pPr>
    <w:rPr>
      <w:rFonts w:ascii="Times New Roman" w:hAnsi="Times New Roman"/>
      <w:sz w:val="24"/>
      <w:szCs w:val="24"/>
    </w:rPr>
  </w:style>
  <w:style w:type="paragraph" w:customStyle="1" w:styleId="Style38">
    <w:name w:val="Style38"/>
    <w:basedOn w:val="Normal"/>
    <w:uiPriority w:val="99"/>
    <w:rsid w:val="004E109C"/>
    <w:pPr>
      <w:widowControl w:val="0"/>
      <w:autoSpaceDE w:val="0"/>
      <w:autoSpaceDN w:val="0"/>
      <w:adjustRightInd w:val="0"/>
      <w:spacing w:after="0" w:line="395" w:lineRule="exact"/>
      <w:ind w:firstLine="446"/>
      <w:jc w:val="both"/>
    </w:pPr>
    <w:rPr>
      <w:rFonts w:ascii="Times New Roman" w:hAnsi="Times New Roman"/>
      <w:sz w:val="24"/>
      <w:szCs w:val="24"/>
    </w:rPr>
  </w:style>
  <w:style w:type="paragraph" w:customStyle="1" w:styleId="Style41">
    <w:name w:val="Style41"/>
    <w:basedOn w:val="Normal"/>
    <w:uiPriority w:val="99"/>
    <w:rsid w:val="004E109C"/>
    <w:pPr>
      <w:widowControl w:val="0"/>
      <w:autoSpaceDE w:val="0"/>
      <w:autoSpaceDN w:val="0"/>
      <w:adjustRightInd w:val="0"/>
      <w:spacing w:after="0" w:line="397" w:lineRule="exact"/>
    </w:pPr>
    <w:rPr>
      <w:rFonts w:ascii="Times New Roman" w:hAnsi="Times New Roman"/>
      <w:sz w:val="24"/>
      <w:szCs w:val="24"/>
    </w:rPr>
  </w:style>
  <w:style w:type="character" w:customStyle="1" w:styleId="FontStyle59">
    <w:name w:val="Font Style59"/>
    <w:basedOn w:val="DefaultParagraphFont"/>
    <w:uiPriority w:val="99"/>
    <w:rsid w:val="004E109C"/>
    <w:rPr>
      <w:rFonts w:ascii="Times New Roman" w:hAnsi="Times New Roman" w:cs="Times New Roman"/>
      <w:spacing w:val="20"/>
      <w:sz w:val="20"/>
      <w:szCs w:val="20"/>
    </w:rPr>
  </w:style>
  <w:style w:type="paragraph" w:customStyle="1" w:styleId="Style22">
    <w:name w:val="Style22"/>
    <w:basedOn w:val="Normal"/>
    <w:uiPriority w:val="99"/>
    <w:rsid w:val="004E109C"/>
    <w:pPr>
      <w:widowControl w:val="0"/>
      <w:autoSpaceDE w:val="0"/>
      <w:autoSpaceDN w:val="0"/>
      <w:adjustRightInd w:val="0"/>
      <w:spacing w:after="0" w:line="396" w:lineRule="exact"/>
      <w:ind w:firstLine="283"/>
      <w:jc w:val="both"/>
    </w:pPr>
    <w:rPr>
      <w:rFonts w:ascii="Times New Roman" w:hAnsi="Times New Roman"/>
      <w:sz w:val="24"/>
      <w:szCs w:val="24"/>
    </w:rPr>
  </w:style>
  <w:style w:type="character" w:customStyle="1" w:styleId="FontStyle71">
    <w:name w:val="Font Style71"/>
    <w:basedOn w:val="DefaultParagraphFont"/>
    <w:uiPriority w:val="99"/>
    <w:rsid w:val="004E109C"/>
    <w:rPr>
      <w:rFonts w:ascii="Cambria" w:hAnsi="Cambria" w:cs="Cambria"/>
      <w:spacing w:val="20"/>
      <w:sz w:val="18"/>
      <w:szCs w:val="18"/>
    </w:rPr>
  </w:style>
  <w:style w:type="character" w:customStyle="1" w:styleId="FontStyle73">
    <w:name w:val="Font Style73"/>
    <w:basedOn w:val="DefaultParagraphFont"/>
    <w:uiPriority w:val="99"/>
    <w:rsid w:val="004E109C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74">
    <w:name w:val="Font Style74"/>
    <w:basedOn w:val="DefaultParagraphFont"/>
    <w:uiPriority w:val="99"/>
    <w:rsid w:val="004E109C"/>
    <w:rPr>
      <w:rFonts w:ascii="Candara" w:hAnsi="Candara" w:cs="Candara"/>
      <w:spacing w:val="20"/>
      <w:sz w:val="12"/>
      <w:szCs w:val="12"/>
    </w:rPr>
  </w:style>
  <w:style w:type="character" w:customStyle="1" w:styleId="FontStyle76">
    <w:name w:val="Font Style76"/>
    <w:basedOn w:val="DefaultParagraphFont"/>
    <w:uiPriority w:val="99"/>
    <w:rsid w:val="004E109C"/>
    <w:rPr>
      <w:rFonts w:ascii="Times New Roman" w:hAnsi="Times New Roman" w:cs="Times New Roman"/>
      <w:sz w:val="16"/>
      <w:szCs w:val="16"/>
    </w:rPr>
  </w:style>
  <w:style w:type="character" w:customStyle="1" w:styleId="FontStyle82">
    <w:name w:val="Font Style82"/>
    <w:basedOn w:val="DefaultParagraphFont"/>
    <w:uiPriority w:val="99"/>
    <w:rsid w:val="004E109C"/>
    <w:rPr>
      <w:rFonts w:ascii="Cambria" w:hAnsi="Cambria" w:cs="Cambria"/>
      <w:i/>
      <w:iCs/>
      <w:spacing w:val="-20"/>
      <w:sz w:val="20"/>
      <w:szCs w:val="20"/>
    </w:rPr>
  </w:style>
  <w:style w:type="character" w:customStyle="1" w:styleId="FontStyle84">
    <w:name w:val="Font Style84"/>
    <w:basedOn w:val="DefaultParagraphFont"/>
    <w:uiPriority w:val="99"/>
    <w:rsid w:val="004E109C"/>
    <w:rPr>
      <w:rFonts w:ascii="Times New Roman" w:hAnsi="Times New Roman" w:cs="Times New Roman"/>
      <w:spacing w:val="-10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E109C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E109C"/>
    <w:rPr>
      <w:rFonts w:ascii="Times New Roman" w:hAnsi="Times New Roman" w:cs="Times New Roman"/>
      <w:sz w:val="16"/>
      <w:szCs w:val="16"/>
    </w:rPr>
  </w:style>
  <w:style w:type="paragraph" w:styleId="BlockText">
    <w:name w:val="Block Text"/>
    <w:basedOn w:val="Normal"/>
    <w:uiPriority w:val="99"/>
    <w:rsid w:val="004E109C"/>
    <w:pPr>
      <w:tabs>
        <w:tab w:val="left" w:pos="567"/>
      </w:tabs>
      <w:spacing w:after="0" w:line="240" w:lineRule="auto"/>
      <w:ind w:left="567" w:right="-765"/>
      <w:jc w:val="both"/>
    </w:pPr>
    <w:rPr>
      <w:rFonts w:ascii="Arial" w:hAnsi="Arial" w:cs="Arial"/>
      <w:sz w:val="28"/>
      <w:szCs w:val="28"/>
    </w:rPr>
  </w:style>
  <w:style w:type="paragraph" w:customStyle="1" w:styleId="Style51">
    <w:name w:val="Style51"/>
    <w:basedOn w:val="Normal"/>
    <w:uiPriority w:val="99"/>
    <w:rsid w:val="004E109C"/>
    <w:pPr>
      <w:widowControl w:val="0"/>
      <w:autoSpaceDE w:val="0"/>
      <w:autoSpaceDN w:val="0"/>
      <w:adjustRightInd w:val="0"/>
      <w:spacing w:after="0" w:line="398" w:lineRule="exact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E109C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4E109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E109C"/>
    <w:rPr>
      <w:rFonts w:ascii="Times New Roman" w:hAnsi="Times New Roman" w:cs="Times New Roman"/>
      <w:sz w:val="24"/>
      <w:szCs w:val="24"/>
    </w:rPr>
  </w:style>
  <w:style w:type="paragraph" w:customStyle="1" w:styleId="1">
    <w:name w:val="Знак Знак1 Знак"/>
    <w:basedOn w:val="Normal"/>
    <w:uiPriority w:val="99"/>
    <w:rsid w:val="004E109C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4E109C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E109C"/>
    <w:rPr>
      <w:rFonts w:ascii="Courier New" w:hAnsi="Courier New" w:cs="Times New Roman"/>
      <w:sz w:val="20"/>
      <w:szCs w:val="20"/>
    </w:rPr>
  </w:style>
  <w:style w:type="paragraph" w:customStyle="1" w:styleId="BodyText21">
    <w:name w:val="Body Text 21"/>
    <w:basedOn w:val="Normal"/>
    <w:uiPriority w:val="99"/>
    <w:rsid w:val="004E109C"/>
    <w:pPr>
      <w:widowControl w:val="0"/>
      <w:spacing w:after="0" w:line="240" w:lineRule="auto"/>
      <w:jc w:val="both"/>
    </w:pPr>
    <w:rPr>
      <w:rFonts w:ascii="Times New Roman" w:eastAsia="MS Mincho" w:hAnsi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4E109C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4E109C"/>
    <w:rPr>
      <w:rFonts w:ascii="Times New Roman" w:hAnsi="Times New Roman" w:cs="Times New Roman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4E109C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E109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E109C"/>
    <w:rPr>
      <w:rFonts w:ascii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4E10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E109C"/>
    <w:rPr>
      <w:rFonts w:ascii="Arial Unicode MS" w:eastAsia="Arial Unicode MS" w:hAnsi="Arial Unicode MS" w:cs="Arial Unicode MS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4E109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E109C"/>
    <w:rPr>
      <w:rFonts w:ascii="Calibri" w:hAnsi="Calibri" w:cs="Times New Roman"/>
    </w:rPr>
  </w:style>
  <w:style w:type="paragraph" w:styleId="ListParagraph">
    <w:name w:val="List Paragraph"/>
    <w:basedOn w:val="Normal"/>
    <w:uiPriority w:val="99"/>
    <w:qFormat/>
    <w:rsid w:val="004E10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0B28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B288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B28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B288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moscope.ru/" TargetMode="External"/><Relationship Id="rId13" Type="http://schemas.openxmlformats.org/officeDocument/2006/relationships/hyperlink" Target="http://undp.ru" TargetMode="External"/><Relationship Id="rId18" Type="http://schemas.openxmlformats.org/officeDocument/2006/relationships/hyperlink" Target="http://www.unpopulation.or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humanfertility.org/" TargetMode="External"/><Relationship Id="rId7" Type="http://schemas.openxmlformats.org/officeDocument/2006/relationships/hyperlink" Target="http://bookmind.ru/medkov-vm-demografiya-uchebnoe-posobie.html" TargetMode="External"/><Relationship Id="rId12" Type="http://schemas.openxmlformats.org/officeDocument/2006/relationships/hyperlink" Target="http://undp.org" TargetMode="External"/><Relationship Id="rId17" Type="http://schemas.openxmlformats.org/officeDocument/2006/relationships/hyperlink" Target="http://www.prb.or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worldbank.org/data" TargetMode="External"/><Relationship Id="rId20" Type="http://schemas.openxmlformats.org/officeDocument/2006/relationships/hyperlink" Target="http://www.mortality.or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erpis2002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who.int/whosis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gks.ru" TargetMode="External"/><Relationship Id="rId19" Type="http://schemas.openxmlformats.org/officeDocument/2006/relationships/hyperlink" Target="http://www.who.int/whosi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emoscope.ru" TargetMode="External"/><Relationship Id="rId14" Type="http://schemas.openxmlformats.org/officeDocument/2006/relationships/hyperlink" Target="http://unfpa.or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19</Pages>
  <Words>6268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User</dc:creator>
  <cp:keywords/>
  <dc:description/>
  <cp:lastModifiedBy>Speed_XP</cp:lastModifiedBy>
  <cp:revision>2</cp:revision>
  <dcterms:created xsi:type="dcterms:W3CDTF">2019-06-05T07:34:00Z</dcterms:created>
  <dcterms:modified xsi:type="dcterms:W3CDTF">2019-06-05T07:34:00Z</dcterms:modified>
</cp:coreProperties>
</file>